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4B827" w14:textId="1C029E04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13</w:t>
      </w:r>
      <w:r w:rsidR="00FE7AC2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458A" w:rsidRPr="0062458A">
        <w:rPr>
          <w:b/>
          <w:noProof/>
          <w:sz w:val="24"/>
          <w:lang w:eastAsia="zh-CN"/>
        </w:rPr>
        <w:t>C1-225</w:t>
      </w:r>
      <w:r w:rsidR="00C74827">
        <w:rPr>
          <w:b/>
          <w:noProof/>
          <w:sz w:val="24"/>
          <w:lang w:eastAsia="zh-CN"/>
        </w:rPr>
        <w:t>972</w:t>
      </w:r>
      <w:bookmarkStart w:id="1" w:name="_GoBack"/>
      <w:bookmarkEnd w:id="1"/>
    </w:p>
    <w:p w14:paraId="155966DE" w14:textId="211B365B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E7AC2">
        <w:rPr>
          <w:rFonts w:hint="eastAsia"/>
          <w:b/>
          <w:noProof/>
          <w:sz w:val="24"/>
          <w:lang w:eastAsia="zh-CN"/>
        </w:rPr>
        <w:t>10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</w:t>
      </w:r>
      <w:r w:rsidR="00FE7AC2">
        <w:rPr>
          <w:rFonts w:hint="eastAsia"/>
          <w:b/>
          <w:noProof/>
          <w:sz w:val="24"/>
          <w:lang w:eastAsia="zh-CN"/>
        </w:rPr>
        <w:t>14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E7AC2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5B8A3A2F" w14:textId="7E2A8A97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16BF2C34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3604E" w:rsidRPr="00E310A1">
        <w:rPr>
          <w:rFonts w:ascii="Arial" w:eastAsiaTheme="minorEastAsia" w:hAnsi="Arial" w:cs="Arial"/>
          <w:b/>
          <w:lang w:val="en-US" w:eastAsia="zh-CN"/>
        </w:rPr>
        <w:t>vivo</w:t>
      </w:r>
    </w:p>
    <w:p w14:paraId="5F4B3ECF" w14:textId="516B8796" w:rsidR="00707DB0" w:rsidRPr="00DC4C24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668D5">
        <w:rPr>
          <w:rFonts w:ascii="Arial" w:eastAsiaTheme="minorEastAsia" w:hAnsi="Arial" w:cs="Arial" w:hint="eastAsia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F3604E">
        <w:rPr>
          <w:rFonts w:ascii="Arial" w:eastAsia="Batang" w:hAnsi="Arial" w:cs="Arial"/>
          <w:b/>
          <w:lang w:eastAsia="zh-CN"/>
        </w:rPr>
        <w:t>Personal IoT Network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</w:t>
      </w:r>
      <w:r w:rsidR="00DC4C24">
        <w:rPr>
          <w:rFonts w:ascii="Arial" w:eastAsiaTheme="minorEastAsia" w:hAnsi="Arial" w:hint="eastAsia"/>
          <w:b/>
          <w:lang w:eastAsia="zh-CN"/>
        </w:rPr>
        <w:t>8</w:t>
      </w:r>
      <w:r w:rsidR="00FF1C0F">
        <w:rPr>
          <w:rFonts w:ascii="Arial" w:eastAsia="Batang" w:hAnsi="Arial"/>
          <w:b/>
          <w:lang w:eastAsia="zh-CN"/>
        </w:rPr>
        <w:t>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A57695B" w14:textId="5980B048" w:rsidR="003F268E" w:rsidRPr="00533E21" w:rsidRDefault="008A76FD" w:rsidP="00BA3A53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52"/>
      <w:bookmarkStart w:id="3" w:name="OLE_LINK53"/>
      <w:r w:rsidR="00E807F6" w:rsidRPr="00E807F6">
        <w:t xml:space="preserve">CT aspects of </w:t>
      </w:r>
      <w:r w:rsidR="00F3604E" w:rsidRPr="00F3604E">
        <w:t>Personal IoT Network</w:t>
      </w:r>
      <w:bookmarkEnd w:id="2"/>
      <w:bookmarkEnd w:id="3"/>
    </w:p>
    <w:p w14:paraId="4671AD84" w14:textId="1E5990B0" w:rsidR="00B078D6" w:rsidRPr="00533E2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3604E" w:rsidRPr="00AC1548">
        <w:rPr>
          <w:rFonts w:eastAsiaTheme="minorEastAsia" w:cs="Arial"/>
          <w:lang w:eastAsia="zh-CN"/>
        </w:rPr>
        <w:t>PIN</w:t>
      </w:r>
    </w:p>
    <w:p w14:paraId="121A6930" w14:textId="1F13E17D" w:rsidR="00B078D6" w:rsidRDefault="00B078D6" w:rsidP="00A96504">
      <w:pPr>
        <w:pStyle w:val="2"/>
      </w:pPr>
      <w:r>
        <w:t>Unique identifier</w:t>
      </w:r>
      <w:r w:rsidR="00F41A27">
        <w:t xml:space="preserve">: </w:t>
      </w:r>
    </w:p>
    <w:p w14:paraId="7318A0F4" w14:textId="74F60DC1" w:rsidR="003F7142" w:rsidRPr="00CA47BE" w:rsidRDefault="003F7142" w:rsidP="00C2035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</w:t>
      </w:r>
      <w:r w:rsidR="00533E2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753ADC" w:rsidRDefault="004260A5" w:rsidP="00753ADC">
      <w:pPr>
        <w:pStyle w:val="1"/>
        <w:rPr>
          <w:rFonts w:eastAsiaTheme="minorEastAsia"/>
          <w:lang w:eastAsia="zh-CN"/>
        </w:rPr>
      </w:pPr>
      <w:r w:rsidRPr="00753ADC">
        <w:rPr>
          <w:rFonts w:eastAsiaTheme="minorEastAsia"/>
          <w:lang w:eastAsia="ja-JP"/>
        </w:rPr>
        <w:t>1</w:t>
      </w:r>
      <w:r w:rsidRPr="00753ADC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66ED172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65EADE" w:rsidR="004260A5" w:rsidRPr="002D76DA" w:rsidRDefault="00F3604E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Pr="006B1A47" w:rsidRDefault="00DA74F3" w:rsidP="006B1A47">
      <w:pPr>
        <w:pStyle w:val="1"/>
        <w:rPr>
          <w:rFonts w:eastAsiaTheme="minorEastAsia"/>
          <w:lang w:eastAsia="ja-JP"/>
        </w:rPr>
      </w:pPr>
      <w:r w:rsidRPr="006B1A47">
        <w:rPr>
          <w:rFonts w:eastAsiaTheme="minorEastAsia"/>
          <w:lang w:eastAsia="ja-JP"/>
        </w:rPr>
        <w:t>2</w:t>
      </w:r>
      <w:r w:rsidRPr="006B1A47">
        <w:rPr>
          <w:rFonts w:eastAsiaTheme="minorEastAsia"/>
          <w:lang w:eastAsia="ja-JP"/>
        </w:rPr>
        <w:tab/>
      </w:r>
      <w:r w:rsidR="000B61FD" w:rsidRPr="006B1A47">
        <w:rPr>
          <w:rFonts w:eastAsiaTheme="minorEastAsia"/>
          <w:lang w:eastAsia="ja-JP"/>
        </w:rPr>
        <w:t xml:space="preserve">Classification of </w:t>
      </w:r>
      <w:r w:rsidR="004260A5" w:rsidRPr="006B1A47">
        <w:rPr>
          <w:rFonts w:eastAsiaTheme="minorEastAsia"/>
          <w:lang w:eastAsia="ja-JP"/>
        </w:rPr>
        <w:t xml:space="preserve">the Work Item </w:t>
      </w:r>
      <w:r w:rsidRPr="006B1A47">
        <w:rPr>
          <w:rFonts w:eastAsiaTheme="minorEastAsia"/>
          <w:lang w:eastAsia="ja-JP"/>
        </w:rPr>
        <w:t xml:space="preserve">and </w:t>
      </w:r>
      <w:r w:rsidR="000B61FD" w:rsidRPr="006B1A47">
        <w:rPr>
          <w:rFonts w:eastAsiaTheme="minorEastAsia"/>
          <w:lang w:eastAsia="ja-JP"/>
        </w:rPr>
        <w:t>l</w:t>
      </w:r>
      <w:r w:rsidRPr="006B1A47">
        <w:rPr>
          <w:rFonts w:eastAsiaTheme="minorEastAsia"/>
          <w:lang w:eastAsia="ja-JP"/>
        </w:rPr>
        <w:t>inked work items</w:t>
      </w:r>
    </w:p>
    <w:p w14:paraId="46282333" w14:textId="77777777" w:rsidR="00DA74F3" w:rsidRDefault="00F921F1" w:rsidP="00370205">
      <w:pPr>
        <w:pStyle w:val="2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2.</w:t>
      </w:r>
      <w:r w:rsidR="00765028" w:rsidRPr="00370205">
        <w:rPr>
          <w:rFonts w:eastAsiaTheme="minorEastAsia"/>
          <w:lang w:eastAsia="ja-JP"/>
        </w:rPr>
        <w:t>1</w:t>
      </w:r>
      <w:r w:rsidRPr="0037020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370205" w:rsidRDefault="00CA47BE" w:rsidP="00CA47BE">
      <w:pPr>
        <w:pStyle w:val="3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16D7F420" w:rsidR="004876B9" w:rsidRPr="002D76DA" w:rsidRDefault="00F3604E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457E3C31" w:rsidR="004876B9" w:rsidRPr="002D76DA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5065E758" w:rsidR="004876B9" w:rsidRDefault="004876B9" w:rsidP="00674869">
      <w:pPr>
        <w:pStyle w:val="2"/>
        <w:rPr>
          <w:rFonts w:eastAsiaTheme="minorEastAsia"/>
          <w:lang w:eastAsia="zh-CN"/>
        </w:rPr>
      </w:pPr>
      <w:r w:rsidRPr="00674869">
        <w:rPr>
          <w:rFonts w:eastAsiaTheme="minorEastAsia"/>
          <w:lang w:eastAsia="ja-JP"/>
        </w:rPr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2</w:t>
      </w:r>
      <w:r w:rsidRPr="00674869">
        <w:rPr>
          <w:rFonts w:eastAsiaTheme="minorEastAsia"/>
          <w:lang w:eastAsia="ja-JP"/>
        </w:rPr>
        <w:tab/>
      </w:r>
      <w:r w:rsidR="001C7A16">
        <w:rPr>
          <w:rFonts w:eastAsiaTheme="minorEastAsia"/>
          <w:lang w:eastAsia="ja-JP"/>
        </w:rPr>
        <w:t>Parent Work Item</w:t>
      </w:r>
    </w:p>
    <w:p w14:paraId="70690D62" w14:textId="10A2428B" w:rsidR="001C7A16" w:rsidRPr="001C7A16" w:rsidRDefault="001C7A16" w:rsidP="001C7A16">
      <w:pPr>
        <w:rPr>
          <w:rFonts w:eastAsiaTheme="minorEastAsia"/>
          <w:lang w:eastAsia="zh-CN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D76DA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D20298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D76DA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73094C9A" w:rsidR="008835FC" w:rsidRPr="008E3A29" w:rsidRDefault="00F3604E" w:rsidP="008B62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PIN</w:t>
            </w:r>
          </w:p>
        </w:tc>
        <w:tc>
          <w:tcPr>
            <w:tcW w:w="992" w:type="dxa"/>
          </w:tcPr>
          <w:p w14:paraId="76B87FE2" w14:textId="3864F8A0" w:rsidR="008835FC" w:rsidRPr="008B620B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12B3627F" w:rsidR="008835FC" w:rsidRPr="002D76DA" w:rsidRDefault="00F3604E" w:rsidP="00A10539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5767" w:type="dxa"/>
          </w:tcPr>
          <w:p w14:paraId="1E4D181A" w14:textId="7349811A" w:rsidR="008835FC" w:rsidRPr="00857BA5" w:rsidRDefault="00F3604E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CE1FFF">
              <w:rPr>
                <w:lang w:eastAsia="zh-CN"/>
              </w:rPr>
              <w:t>Personal IoT Networks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Pr="00674869" w:rsidRDefault="004876B9" w:rsidP="00674869">
      <w:pPr>
        <w:pStyle w:val="2"/>
        <w:rPr>
          <w:rFonts w:eastAsiaTheme="minorEastAsia"/>
          <w:lang w:eastAsia="ja-JP"/>
        </w:rPr>
      </w:pPr>
      <w:r w:rsidRPr="00674869">
        <w:rPr>
          <w:rFonts w:eastAsiaTheme="minorEastAsia"/>
          <w:lang w:eastAsia="ja-JP"/>
        </w:rPr>
        <w:lastRenderedPageBreak/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3</w:t>
      </w:r>
      <w:r w:rsidRPr="00674869">
        <w:rPr>
          <w:rFonts w:eastAsiaTheme="minorEastAsia"/>
          <w:lang w:eastAsia="ja-JP"/>
        </w:rPr>
        <w:tab/>
      </w:r>
      <w:r w:rsidR="0030045C" w:rsidRPr="00674869">
        <w:rPr>
          <w:rFonts w:eastAsiaTheme="minorEastAsia"/>
          <w:lang w:eastAsia="ja-JP"/>
        </w:rPr>
        <w:t>O</w:t>
      </w:r>
      <w:r w:rsidR="004260A5" w:rsidRPr="00674869">
        <w:rPr>
          <w:rFonts w:eastAsiaTheme="minorEastAsia"/>
          <w:lang w:eastAsia="ja-JP"/>
        </w:rPr>
        <w:t>ther related Work Items</w:t>
      </w:r>
      <w:r w:rsidR="0030045C" w:rsidRPr="00674869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D76DA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D76DA" w:rsidRDefault="00277DBD" w:rsidP="005B7629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F3604E" w:rsidRPr="00103E18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5DE3979C" w:rsidR="00F3604E" w:rsidRPr="00EE0AD6" w:rsidRDefault="00F3604E" w:rsidP="00F3604E">
            <w:pPr>
              <w:pStyle w:val="TAL"/>
              <w:rPr>
                <w:lang w:val="fr-FR"/>
              </w:rPr>
            </w:pPr>
            <w:r w:rsidRPr="00BD4947">
              <w:t>930029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42CC6953" w:rsidR="00F3604E" w:rsidRPr="00F3604E" w:rsidRDefault="00F3604E" w:rsidP="00F3604E">
            <w:pPr>
              <w:pStyle w:val="TAL"/>
              <w:rPr>
                <w:rFonts w:eastAsia="等线"/>
                <w:lang w:val="en-US"/>
              </w:rPr>
            </w:pPr>
            <w:r w:rsidRPr="00F3604E">
              <w:rPr>
                <w:rFonts w:eastAsia="等线"/>
                <w:lang w:val="en-US"/>
              </w:rPr>
              <w:t>Personal IoT and Residential networks Service Requirements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5ED47606" w:rsidR="00F3604E" w:rsidRDefault="00F3604E" w:rsidP="00F3604E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/>
                <w:sz w:val="18"/>
                <w:szCs w:val="20"/>
              </w:rPr>
              <w:t xml:space="preserve">Rel18 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 xml:space="preserve">SA1 work item, which specifies the requirements for </w:t>
            </w:r>
            <w:r w:rsidRPr="00F3604E">
              <w:rPr>
                <w:rFonts w:ascii="Arial" w:eastAsia="等线" w:hAnsi="Arial"/>
                <w:sz w:val="18"/>
                <w:szCs w:val="20"/>
              </w:rPr>
              <w:t>Personal IoT and Residential networks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8835FC" w:rsidRPr="002D76DA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07E0AF6" w:rsidR="008835FC" w:rsidRPr="002D76DA" w:rsidRDefault="00F3604E" w:rsidP="008835FC">
            <w:pPr>
              <w:pStyle w:val="TAL"/>
            </w:pPr>
            <w:r w:rsidRPr="00A60084">
              <w:t>940065</w:t>
            </w:r>
          </w:p>
        </w:tc>
        <w:tc>
          <w:tcPr>
            <w:tcW w:w="2835" w:type="dxa"/>
          </w:tcPr>
          <w:p w14:paraId="1942C742" w14:textId="6FA9AB28" w:rsidR="008835FC" w:rsidRPr="002D76DA" w:rsidRDefault="00F3604E" w:rsidP="008835FC">
            <w:pPr>
              <w:pStyle w:val="TAL"/>
            </w:pPr>
            <w:r w:rsidRPr="00F132DA">
              <w:t xml:space="preserve">Study on </w:t>
            </w:r>
            <w:r w:rsidRPr="00B738C4">
              <w:t>Personal IoT Networks</w:t>
            </w:r>
          </w:p>
        </w:tc>
        <w:tc>
          <w:tcPr>
            <w:tcW w:w="5682" w:type="dxa"/>
          </w:tcPr>
          <w:p w14:paraId="31E2FCE7" w14:textId="113E04C1" w:rsidR="008835FC" w:rsidRPr="00251D80" w:rsidRDefault="00F3604E" w:rsidP="008835FC">
            <w:pPr>
              <w:pStyle w:val="tah0"/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Rel-18 SA2 study item, which studies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Personal IoT Networks</w:t>
            </w:r>
            <w:r>
              <w:rPr>
                <w:rFonts w:ascii="宋体" w:eastAsia="宋体" w:hAnsi="宋体" w:cs="宋体" w:hint="eastAsia"/>
                <w:sz w:val="18"/>
                <w:szCs w:val="20"/>
                <w:lang w:val="en-GB" w:eastAsia="zh-CN"/>
              </w:rPr>
              <w:t>.</w:t>
            </w:r>
          </w:p>
        </w:tc>
      </w:tr>
      <w:tr w:rsidR="00A6234B" w:rsidRPr="009D74A6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5B39C71E" w:rsidR="00A6234B" w:rsidRPr="009D74A6" w:rsidRDefault="005E0D27" w:rsidP="005B7629">
            <w:pPr>
              <w:pStyle w:val="TAL"/>
            </w:pPr>
            <w:r w:rsidRPr="005E0D27">
              <w:t>960027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1F3DD13B" w:rsidR="00A6234B" w:rsidRPr="00A60084" w:rsidRDefault="00A60084" w:rsidP="005B7629">
            <w:pPr>
              <w:pStyle w:val="TAL"/>
            </w:pPr>
            <w:r w:rsidRPr="00A60084">
              <w:rPr>
                <w:rFonts w:hint="eastAsia"/>
              </w:rPr>
              <w:t>S</w:t>
            </w:r>
            <w:r w:rsidRPr="00A60084">
              <w:t>tudy on Personal IoT Networks Security Aspects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18EE9500" w:rsidR="00A6234B" w:rsidRPr="00A6234B" w:rsidRDefault="002361C0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3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study item, which studies 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aspects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</w:t>
            </w:r>
            <w:proofErr w:type="spellStart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>sonal</w:t>
            </w:r>
            <w:proofErr w:type="spellEnd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IoT Network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in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ystem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</w:tbl>
    <w:p w14:paraId="768334AF" w14:textId="77777777" w:rsidR="00FD3A4E" w:rsidRPr="000E4C91" w:rsidRDefault="008A76FD" w:rsidP="000E4C91">
      <w:pPr>
        <w:pStyle w:val="1"/>
        <w:rPr>
          <w:rFonts w:eastAsiaTheme="minorEastAsia"/>
          <w:lang w:eastAsia="ja-JP"/>
        </w:rPr>
      </w:pPr>
      <w:r w:rsidRPr="000E4C91">
        <w:rPr>
          <w:rFonts w:eastAsiaTheme="minorEastAsia"/>
          <w:lang w:eastAsia="ja-JP"/>
        </w:rPr>
        <w:t>3</w:t>
      </w:r>
      <w:r w:rsidRPr="000E4C91">
        <w:rPr>
          <w:rFonts w:eastAsiaTheme="minorEastAsia"/>
          <w:lang w:eastAsia="ja-JP"/>
        </w:rPr>
        <w:tab/>
        <w:t>Justification</w:t>
      </w:r>
    </w:p>
    <w:p w14:paraId="68709A55" w14:textId="6ABA0BF0" w:rsidR="0090084F" w:rsidRDefault="0090084F" w:rsidP="005C5891">
      <w:pPr>
        <w:rPr>
          <w:rFonts w:ascii="宋体" w:eastAsia="宋体" w:hAnsi="宋体" w:cs="宋体"/>
          <w:noProof/>
          <w:lang w:eastAsia="zh-CN"/>
        </w:rPr>
      </w:pPr>
      <w:r>
        <w:rPr>
          <w:rFonts w:hint="eastAsia"/>
          <w:noProof/>
          <w:lang w:eastAsia="zh-CN"/>
        </w:rPr>
        <w:t>SA1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</w:t>
      </w:r>
      <w:r w:rsidRPr="00CA24AD">
        <w:rPr>
          <w:noProof/>
          <w:lang w:eastAsia="zh-CN"/>
        </w:rPr>
        <w:t>l</w:t>
      </w:r>
      <w:r w:rsidR="00CA24AD">
        <w:rPr>
          <w:noProof/>
          <w:lang w:eastAsia="zh-CN"/>
        </w:rPr>
        <w:t>-</w:t>
      </w:r>
      <w:r w:rsidRPr="00CA24AD">
        <w:rPr>
          <w:noProof/>
          <w:lang w:eastAsia="zh-CN"/>
        </w:rPr>
        <w:t>18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WID</w:t>
      </w:r>
      <w:r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PIRates</w:t>
      </w:r>
      <w:r w:rsidRPr="00B42182">
        <w:rPr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noProof/>
          <w:lang w:eastAsia="zh-CN"/>
        </w:rPr>
        <w:t>(FS_RESIDENT [SP-200576]</w:t>
      </w:r>
      <w:r>
        <w:rPr>
          <w:noProof/>
          <w:lang w:eastAsia="zh-CN"/>
        </w:rPr>
        <w:t xml:space="preserve">) </w:t>
      </w:r>
      <w:r w:rsidRPr="00B42182">
        <w:rPr>
          <w:noProof/>
          <w:lang w:eastAsia="zh-CN"/>
        </w:rPr>
        <w:t>and TR 22.859</w:t>
      </w:r>
      <w:r>
        <w:rPr>
          <w:noProof/>
          <w:lang w:eastAsia="zh-CN"/>
        </w:rPr>
        <w:t>(</w:t>
      </w:r>
      <w:r w:rsidRPr="00B42182"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FS_PIN [SP-200592])</w:t>
      </w:r>
      <w:r>
        <w:rPr>
          <w:rFonts w:ascii="宋体" w:eastAsia="宋体" w:hAnsi="宋体" w:cs="宋体" w:hint="eastAsia"/>
          <w:noProof/>
          <w:lang w:eastAsia="zh-CN"/>
        </w:rPr>
        <w:t>.</w:t>
      </w:r>
    </w:p>
    <w:p w14:paraId="590D3628" w14:textId="39EC0A7D" w:rsidR="00A372C3" w:rsidRDefault="0090084F" w:rsidP="00A372C3">
      <w:r>
        <w:rPr>
          <w:rFonts w:eastAsiaTheme="minorEastAsia"/>
          <w:lang w:eastAsia="zh-CN"/>
        </w:rPr>
        <w:t>SA2 rel</w:t>
      </w:r>
      <w:r w:rsidR="00CA24A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18 work item PIN is </w:t>
      </w:r>
      <w:r w:rsidRPr="00302226">
        <w:t xml:space="preserve">specifying 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Personal IoT Network</w:t>
      </w:r>
      <w:r w:rsidR="00A372C3" w:rsidRPr="00A372C3">
        <w:t xml:space="preserve"> </w:t>
      </w:r>
      <w:r w:rsidR="00A372C3">
        <w:t>as per conclusions reached within TR 23.700-88 for the following aspects:</w:t>
      </w:r>
    </w:p>
    <w:p w14:paraId="6AE38A60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PIN communication and corresponding 5G system resources management.</w:t>
      </w:r>
    </w:p>
    <w:p w14:paraId="364069A8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policy and parameters provisioning for PIN.</w:t>
      </w:r>
    </w:p>
    <w:p w14:paraId="656F7191" w14:textId="60221158" w:rsidR="0090084F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identification of PIN.</w:t>
      </w:r>
    </w:p>
    <w:p w14:paraId="25E06E5C" w14:textId="66A03B18" w:rsidR="0090084F" w:rsidRPr="0090084F" w:rsidRDefault="0090084F" w:rsidP="005C5891">
      <w:pPr>
        <w:rPr>
          <w:rFonts w:eastAsiaTheme="minorEastAsia"/>
          <w:lang w:eastAsia="zh-CN"/>
        </w:rPr>
      </w:pPr>
      <w:r>
        <w:t>SA3 WG is study</w:t>
      </w:r>
      <w:r>
        <w:rPr>
          <w:rFonts w:eastAsiaTheme="minorEastAsia" w:hint="eastAsia"/>
          <w:lang w:eastAsia="zh-CN"/>
        </w:rPr>
        <w:t>ing</w:t>
      </w:r>
      <w:r>
        <w:t xml:space="preserve"> on </w:t>
      </w:r>
      <w:r w:rsidRPr="005F42B7">
        <w:t xml:space="preserve">the security </w:t>
      </w:r>
      <w:r>
        <w:t xml:space="preserve">aspects </w:t>
      </w:r>
      <w:r w:rsidRPr="00302226">
        <w:t>to</w:t>
      </w:r>
      <w:r>
        <w:t xml:space="preserve"> support Personal IoT Network</w:t>
      </w:r>
      <w:r>
        <w:rPr>
          <w:rFonts w:ascii="宋体" w:eastAsia="宋体" w:hAnsi="宋体" w:cs="宋体" w:hint="eastAsia"/>
          <w:lang w:eastAsia="zh-CN"/>
        </w:rPr>
        <w:t>.</w:t>
      </w:r>
    </w:p>
    <w:p w14:paraId="3478E2EF" w14:textId="74D1BE94" w:rsidR="000F79AD" w:rsidRPr="00087D37" w:rsidRDefault="000F79AD" w:rsidP="000F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>2 requirements</w:t>
      </w:r>
      <w:r w:rsidR="002331FE">
        <w:rPr>
          <w:rFonts w:eastAsiaTheme="minorEastAsia" w:hint="eastAsia"/>
          <w:lang w:eastAsia="zh-CN"/>
        </w:rPr>
        <w:t xml:space="preserve"> and </w:t>
      </w:r>
      <w:r w:rsidR="002331FE">
        <w:t>address the stage 3 protocol</w:t>
      </w:r>
      <w:r w:rsidR="002331FE">
        <w:rPr>
          <w:rFonts w:eastAsiaTheme="minorEastAsia"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 w:rsidR="002331FE">
        <w:rPr>
          <w:rFonts w:eastAsiaTheme="minorEastAsia" w:hint="eastAsia"/>
          <w:lang w:eastAsia="zh-CN"/>
        </w:rPr>
        <w:t xml:space="preserve"> support of</w:t>
      </w:r>
      <w:r>
        <w:rPr>
          <w:lang w:eastAsia="zh-CN"/>
        </w:rPr>
        <w:t xml:space="preserve"> </w:t>
      </w:r>
      <w:r w:rsidR="0090084F">
        <w:t>Personal IoT Network</w:t>
      </w:r>
      <w:r>
        <w:t>.</w:t>
      </w:r>
    </w:p>
    <w:p w14:paraId="42BBC796" w14:textId="77777777" w:rsidR="008A76FD" w:rsidRPr="005D6F5B" w:rsidRDefault="008A76FD" w:rsidP="005D6F5B">
      <w:pPr>
        <w:pStyle w:val="1"/>
        <w:rPr>
          <w:rFonts w:eastAsiaTheme="minorEastAsia"/>
          <w:lang w:eastAsia="ja-JP"/>
        </w:rPr>
      </w:pPr>
      <w:r w:rsidRPr="005D6F5B">
        <w:rPr>
          <w:rFonts w:eastAsiaTheme="minorEastAsia"/>
          <w:lang w:eastAsia="ja-JP"/>
        </w:rPr>
        <w:t>4</w:t>
      </w:r>
      <w:r w:rsidRPr="005D6F5B">
        <w:rPr>
          <w:rFonts w:eastAsiaTheme="minorEastAsia"/>
          <w:lang w:eastAsia="ja-JP"/>
        </w:rPr>
        <w:tab/>
        <w:t>Objective</w:t>
      </w:r>
    </w:p>
    <w:p w14:paraId="48861CC6" w14:textId="3F321EF6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 xml:space="preserve">ts of </w:t>
      </w:r>
      <w:r w:rsidR="0090084F">
        <w:t>Personal IoT Network</w:t>
      </w:r>
      <w:r w:rsidR="00AB1A21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</w:t>
      </w:r>
      <w:r>
        <w:t xml:space="preserve">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09627FFB" w:rsidR="001C3E57" w:rsidRDefault="001C3E57" w:rsidP="003043FD">
      <w:r>
        <w:t xml:space="preserve">The expected work per the TSG CT </w:t>
      </w:r>
      <w:r w:rsidR="004635BD">
        <w:rPr>
          <w:rFonts w:eastAsiaTheme="minorEastAsia" w:hint="eastAsia"/>
          <w:lang w:eastAsia="zh-CN"/>
        </w:rPr>
        <w:t xml:space="preserve">working </w:t>
      </w:r>
      <w:r>
        <w:t>group includes:</w:t>
      </w:r>
    </w:p>
    <w:p w14:paraId="22D465B0" w14:textId="7E68F8EF" w:rsidR="001E296B" w:rsidRDefault="001E296B" w:rsidP="00CA24AD">
      <w:pPr>
        <w:rPr>
          <w:rFonts w:ascii="宋体" w:eastAsia="宋体" w:hAnsi="宋体" w:cs="宋体"/>
          <w:lang w:eastAsia="zh-CN"/>
        </w:rPr>
      </w:pPr>
      <w:bookmarkStart w:id="4" w:name="_Hlk115085649"/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 w:rsidR="00CA24AD">
        <w:t>:</w:t>
      </w:r>
    </w:p>
    <w:p w14:paraId="74E47ACD" w14:textId="6668811B" w:rsidR="001A2C4F" w:rsidRPr="00DC1278" w:rsidRDefault="001A2C4F" w:rsidP="001A2C4F">
      <w:pPr>
        <w:pStyle w:val="B1"/>
        <w:rPr>
          <w:rFonts w:eastAsiaTheme="minorEastAsia"/>
          <w:lang w:eastAsia="zh-CN"/>
        </w:rPr>
      </w:pPr>
      <w:r w:rsidRPr="00DC1278">
        <w:rPr>
          <w:rFonts w:eastAsiaTheme="minorEastAsia" w:hint="eastAsia"/>
          <w:lang w:eastAsia="zh-CN"/>
        </w:rPr>
        <w:t>-</w:t>
      </w:r>
      <w:r w:rsidRPr="00DC1278">
        <w:rPr>
          <w:rFonts w:eastAsiaTheme="minorEastAsia"/>
          <w:lang w:eastAsia="zh-CN"/>
        </w:rPr>
        <w:tab/>
      </w:r>
      <w:r w:rsidR="00DC1278" w:rsidRPr="005A4C89">
        <w:rPr>
          <w:rFonts w:eastAsiaTheme="minorEastAsia"/>
          <w:lang w:eastAsia="zh-CN"/>
        </w:rPr>
        <w:t>update NAS procedures and messages</w:t>
      </w:r>
      <w:r w:rsidR="00DC1278">
        <w:rPr>
          <w:rFonts w:eastAsiaTheme="minorEastAsia"/>
          <w:lang w:eastAsia="zh-CN"/>
        </w:rPr>
        <w:t xml:space="preserve"> </w:t>
      </w:r>
      <w:r w:rsidR="00DC1278">
        <w:rPr>
          <w:rFonts w:eastAsiaTheme="minorEastAsia" w:hint="eastAsia"/>
          <w:lang w:eastAsia="zh-CN"/>
        </w:rPr>
        <w:t>for</w:t>
      </w:r>
      <w:r w:rsidR="00DC1278">
        <w:rPr>
          <w:rFonts w:eastAsiaTheme="minorEastAsia"/>
          <w:lang w:eastAsia="zh-CN"/>
        </w:rPr>
        <w:t xml:space="preserve"> </w:t>
      </w:r>
      <w:r w:rsidRPr="00DC1278">
        <w:rPr>
          <w:rFonts w:eastAsiaTheme="minorEastAsia" w:hint="eastAsia"/>
          <w:lang w:eastAsia="zh-CN"/>
        </w:rPr>
        <w:t xml:space="preserve">UE policy </w:t>
      </w:r>
      <w:r w:rsidR="00DC1278" w:rsidRPr="00DC1278">
        <w:rPr>
          <w:rFonts w:eastAsiaTheme="minorEastAsia" w:hint="eastAsia"/>
          <w:lang w:eastAsia="zh-CN"/>
        </w:rPr>
        <w:t>provisioning</w:t>
      </w:r>
      <w:r w:rsidR="00DC1278" w:rsidRPr="00DC1278">
        <w:rPr>
          <w:rFonts w:eastAsiaTheme="minorEastAsia"/>
          <w:lang w:eastAsia="zh-CN"/>
        </w:rPr>
        <w:t xml:space="preserve"> </w:t>
      </w:r>
      <w:r w:rsidRPr="00DC1278">
        <w:rPr>
          <w:rFonts w:eastAsiaTheme="minorEastAsia"/>
          <w:lang w:eastAsia="zh-CN"/>
        </w:rPr>
        <w:t xml:space="preserve">to support </w:t>
      </w:r>
      <w:r w:rsidR="00D15CD2" w:rsidRPr="00DC1278">
        <w:rPr>
          <w:rFonts w:eastAsiaTheme="minorEastAsia"/>
          <w:lang w:eastAsia="zh-CN"/>
        </w:rPr>
        <w:t>PIN</w:t>
      </w:r>
      <w:r w:rsidRPr="00DC1278">
        <w:rPr>
          <w:rFonts w:eastAsiaTheme="minorEastAsia"/>
          <w:lang w:eastAsia="zh-CN"/>
        </w:rPr>
        <w:t xml:space="preserve">; </w:t>
      </w:r>
    </w:p>
    <w:p w14:paraId="1A0FCBBB" w14:textId="021BE5AD" w:rsidR="001A2C4F" w:rsidRDefault="001A2C4F" w:rsidP="001A2C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62A7F">
        <w:rPr>
          <w:lang w:eastAsia="zh-CN"/>
        </w:rPr>
        <w:t>u</w:t>
      </w:r>
      <w:r w:rsidRPr="00A372C3">
        <w:rPr>
          <w:rFonts w:hint="eastAsia"/>
          <w:lang w:eastAsia="zh-CN"/>
        </w:rPr>
        <w:t xml:space="preserve">pdate of </w:t>
      </w:r>
      <w:r>
        <w:rPr>
          <w:lang w:eastAsia="zh-CN"/>
        </w:rPr>
        <w:t xml:space="preserve">SM procedures </w:t>
      </w:r>
      <w:r w:rsidR="00A372C3" w:rsidRPr="00A372C3">
        <w:rPr>
          <w:rFonts w:hint="eastAsia"/>
          <w:lang w:eastAsia="zh-CN"/>
        </w:rPr>
        <w:t>to</w:t>
      </w:r>
      <w:r w:rsidR="00A372C3" w:rsidRPr="00A372C3">
        <w:rPr>
          <w:lang w:eastAsia="zh-CN"/>
        </w:rPr>
        <w:t xml:space="preserve"> </w:t>
      </w:r>
      <w:r w:rsidR="00A372C3" w:rsidRPr="00A372C3">
        <w:rPr>
          <w:rFonts w:hint="eastAsia"/>
          <w:lang w:eastAsia="zh-CN"/>
        </w:rPr>
        <w:t>support</w:t>
      </w:r>
      <w:r>
        <w:rPr>
          <w:lang w:eastAsia="zh-CN"/>
        </w:rPr>
        <w:t xml:space="preserve"> PIN; </w:t>
      </w:r>
    </w:p>
    <w:p w14:paraId="00ECDE10" w14:textId="4F044CE3" w:rsidR="001A2C4F" w:rsidRDefault="00D15CD2" w:rsidP="001A2C4F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  <w:t xml:space="preserve">potential update of AT commands to support </w:t>
      </w:r>
      <w:r>
        <w:t>PIN</w:t>
      </w:r>
      <w:r w:rsidR="00862A7F">
        <w:t>;</w:t>
      </w:r>
    </w:p>
    <w:p w14:paraId="7AFF9650" w14:textId="7E44594E" w:rsidR="00862A7F" w:rsidRDefault="00862A7F" w:rsidP="001A2C4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640343">
        <w:rPr>
          <w:rFonts w:eastAsiaTheme="minorEastAsia" w:hint="eastAsia"/>
          <w:lang w:eastAsia="zh-CN"/>
        </w:rPr>
        <w:t>potential</w:t>
      </w:r>
      <w:r w:rsidR="00640343">
        <w:rPr>
          <w:rFonts w:eastAsiaTheme="minorEastAsia"/>
          <w:lang w:eastAsia="zh-CN"/>
        </w:rPr>
        <w:t xml:space="preserve"> </w:t>
      </w:r>
      <w:r w:rsidR="00640343">
        <w:rPr>
          <w:rFonts w:eastAsiaTheme="minorEastAsia" w:hint="eastAsia"/>
          <w:lang w:eastAsia="zh-CN"/>
        </w:rPr>
        <w:t>update</w:t>
      </w:r>
      <w:r w:rsidR="00640343">
        <w:rPr>
          <w:rFonts w:eastAsiaTheme="minorEastAsia"/>
          <w:lang w:eastAsia="zh-CN"/>
        </w:rPr>
        <w:t xml:space="preserve"> </w:t>
      </w:r>
      <w:r w:rsidR="00640343">
        <w:rPr>
          <w:rFonts w:eastAsiaTheme="minorEastAsia" w:hint="eastAsia"/>
          <w:lang w:eastAsia="zh-CN"/>
        </w:rPr>
        <w:t>to</w:t>
      </w:r>
      <w:r w:rsidR="00F766D6">
        <w:rPr>
          <w:rFonts w:eastAsiaTheme="minorEastAsia"/>
          <w:lang w:eastAsia="zh-CN"/>
        </w:rPr>
        <w:t xml:space="preserve"> </w:t>
      </w:r>
      <w:r w:rsidR="005A4C89">
        <w:rPr>
          <w:rFonts w:eastAsiaTheme="minorEastAsia"/>
          <w:lang w:eastAsia="zh-CN"/>
        </w:rPr>
        <w:t xml:space="preserve">support </w:t>
      </w:r>
      <w:r w:rsidR="005A4C89" w:rsidRPr="005A4C89">
        <w:rPr>
          <w:rFonts w:eastAsiaTheme="minorEastAsia"/>
          <w:lang w:eastAsia="zh-CN"/>
        </w:rPr>
        <w:t>PIN indirect communication</w:t>
      </w:r>
      <w:r w:rsidR="005A4C89">
        <w:rPr>
          <w:rFonts w:eastAsiaTheme="minorEastAsia"/>
          <w:lang w:eastAsia="zh-CN"/>
        </w:rPr>
        <w:t xml:space="preserve"> via PEGC within the PIN;</w:t>
      </w:r>
    </w:p>
    <w:p w14:paraId="563D42AE" w14:textId="73067966" w:rsidR="001E296B" w:rsidRDefault="001E296B" w:rsidP="001E296B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3</w:t>
      </w:r>
      <w:r w:rsidR="00CA24AD">
        <w:t>:</w:t>
      </w:r>
    </w:p>
    <w:p w14:paraId="601F86D0" w14:textId="023642D7" w:rsidR="00D15CD2" w:rsidRPr="00C9339B" w:rsidRDefault="00D15CD2" w:rsidP="00D15C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1278" w:rsidRPr="00DC1278">
        <w:rPr>
          <w:rFonts w:hint="eastAsia"/>
          <w:lang w:eastAsia="zh-CN"/>
        </w:rPr>
        <w:t>potential</w:t>
      </w:r>
      <w:r w:rsidR="00DC1278">
        <w:rPr>
          <w:lang w:eastAsia="zh-CN"/>
        </w:rPr>
        <w:t xml:space="preserve"> </w:t>
      </w:r>
      <w:r w:rsidRPr="00C9339B">
        <w:rPr>
          <w:lang w:eastAsia="zh-CN"/>
        </w:rPr>
        <w:t xml:space="preserve">impact to the PCC framework for </w:t>
      </w:r>
      <w:r>
        <w:rPr>
          <w:lang w:eastAsia="zh-CN"/>
        </w:rPr>
        <w:t>5G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 </w:t>
      </w:r>
      <w:r w:rsidRPr="00302226">
        <w:rPr>
          <w:lang w:eastAsia="zh-CN"/>
        </w:rPr>
        <w:t>to</w:t>
      </w:r>
      <w:r>
        <w:rPr>
          <w:lang w:eastAsia="zh-CN"/>
        </w:rPr>
        <w:t xml:space="preserve"> support PIN</w:t>
      </w:r>
      <w:r w:rsidRPr="00C9339B">
        <w:rPr>
          <w:lang w:eastAsia="zh-CN"/>
        </w:rPr>
        <w:t>;</w:t>
      </w:r>
    </w:p>
    <w:p w14:paraId="3483C1F0" w14:textId="2BDD7249" w:rsidR="00D15CD2" w:rsidRDefault="00D15CD2" w:rsidP="00D15C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impact to the NEF northbound interface to support </w:t>
      </w:r>
      <w:r>
        <w:t>PIN</w:t>
      </w:r>
      <w:r>
        <w:rPr>
          <w:lang w:eastAsia="zh-CN"/>
        </w:rPr>
        <w:t>;</w:t>
      </w:r>
      <w:r w:rsidRPr="008357F9">
        <w:rPr>
          <w:lang w:eastAsia="zh-CN"/>
        </w:rPr>
        <w:t xml:space="preserve"> </w:t>
      </w:r>
    </w:p>
    <w:p w14:paraId="3AE4B289" w14:textId="29D2A7CA" w:rsidR="00D15CD2" w:rsidRPr="00B544FF" w:rsidRDefault="00D15CD2" w:rsidP="00D15CD2">
      <w:pPr>
        <w:pStyle w:val="B1"/>
        <w:rPr>
          <w:rFonts w:eastAsia="等线"/>
          <w:lang w:eastAsia="en-US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 xml:space="preserve">PCF for </w:t>
      </w:r>
      <w:r>
        <w:rPr>
          <w:rFonts w:eastAsiaTheme="minorEastAsia" w:hint="eastAsia"/>
          <w:bCs/>
          <w:lang w:eastAsia="zh-CN"/>
        </w:rPr>
        <w:t>support</w:t>
      </w:r>
      <w:r>
        <w:rPr>
          <w:lang w:eastAsia="zh-CN"/>
        </w:rPr>
        <w:t xml:space="preserve"> </w:t>
      </w:r>
      <w:r>
        <w:t>PIN</w:t>
      </w:r>
      <w:r>
        <w:rPr>
          <w:rFonts w:eastAsiaTheme="minorEastAsia" w:hint="eastAsia"/>
          <w:bCs/>
          <w:lang w:eastAsia="zh-CN"/>
        </w:rPr>
        <w:t>;</w:t>
      </w:r>
    </w:p>
    <w:p w14:paraId="0F779BA6" w14:textId="76AED3D2" w:rsidR="001A2C4F" w:rsidRDefault="001A2C4F" w:rsidP="001A2C4F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4</w:t>
      </w:r>
      <w:r w:rsidR="00CA24AD">
        <w:t>:</w:t>
      </w:r>
    </w:p>
    <w:p w14:paraId="7B883791" w14:textId="1D7B922D" w:rsidR="007A77D9" w:rsidRPr="00DC1278" w:rsidRDefault="00D15CD2" w:rsidP="007A7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766D6" w:rsidRPr="00DC1278">
        <w:rPr>
          <w:rFonts w:hint="eastAsia"/>
          <w:lang w:eastAsia="zh-CN"/>
        </w:rPr>
        <w:t>potential</w:t>
      </w:r>
      <w:r w:rsidR="00F766D6">
        <w:rPr>
          <w:lang w:eastAsia="zh-CN"/>
        </w:rPr>
        <w:t xml:space="preserve"> </w:t>
      </w:r>
      <w:r w:rsidRPr="00C9339B">
        <w:rPr>
          <w:lang w:eastAsia="zh-CN"/>
        </w:rPr>
        <w:t xml:space="preserve">update to the </w:t>
      </w:r>
      <w:r>
        <w:rPr>
          <w:lang w:eastAsia="zh-CN"/>
        </w:rPr>
        <w:t>S</w:t>
      </w:r>
      <w:r w:rsidRPr="00C9339B">
        <w:rPr>
          <w:lang w:eastAsia="zh-CN"/>
        </w:rPr>
        <w:t xml:space="preserve">MF </w:t>
      </w:r>
      <w:r>
        <w:rPr>
          <w:lang w:eastAsia="zh-CN"/>
        </w:rPr>
        <w:t xml:space="preserve">to support </w:t>
      </w:r>
      <w:r w:rsidR="007A77D9" w:rsidRPr="00DC1278">
        <w:rPr>
          <w:lang w:eastAsia="zh-CN"/>
        </w:rPr>
        <w:t>N4 rule provisioning for network local switch for PIN</w:t>
      </w:r>
      <w:r w:rsidR="007A77D9" w:rsidRPr="00DC1278">
        <w:rPr>
          <w:rFonts w:hint="eastAsia"/>
          <w:lang w:eastAsia="zh-CN"/>
        </w:rPr>
        <w:t>;</w:t>
      </w:r>
    </w:p>
    <w:p w14:paraId="04EB5D17" w14:textId="25D5CB57" w:rsidR="00D15CD2" w:rsidRPr="00C9339B" w:rsidRDefault="00D15CD2" w:rsidP="00D15C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update to </w:t>
      </w:r>
      <w:r>
        <w:rPr>
          <w:lang w:eastAsia="zh-CN"/>
        </w:rPr>
        <w:t>UDR to</w:t>
      </w:r>
      <w:r w:rsidRPr="00C9339B">
        <w:rPr>
          <w:lang w:eastAsia="zh-CN"/>
        </w:rPr>
        <w:t xml:space="preserve"> support</w:t>
      </w:r>
      <w:r>
        <w:rPr>
          <w:lang w:eastAsia="zh-CN"/>
        </w:rPr>
        <w:t xml:space="preserve"> </w:t>
      </w:r>
      <w:r w:rsidR="007A77D9">
        <w:rPr>
          <w:lang w:eastAsia="zh-CN"/>
        </w:rPr>
        <w:t>PIN</w:t>
      </w:r>
      <w:r w:rsidRPr="00C9339B">
        <w:rPr>
          <w:lang w:eastAsia="zh-CN"/>
        </w:rPr>
        <w:t xml:space="preserve">; </w:t>
      </w:r>
    </w:p>
    <w:p w14:paraId="545EF13A" w14:textId="2A00B7CF" w:rsidR="00D15CD2" w:rsidRPr="00C9339B" w:rsidRDefault="00D15CD2" w:rsidP="00D15C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</w:t>
      </w:r>
      <w:r w:rsidR="007A77D9">
        <w:rPr>
          <w:lang w:eastAsia="zh-CN"/>
        </w:rPr>
        <w:t xml:space="preserve"> </w:t>
      </w:r>
      <w:r w:rsidR="007A77D9" w:rsidRPr="007A77D9">
        <w:rPr>
          <w:rFonts w:hint="eastAsia"/>
          <w:lang w:eastAsia="zh-CN"/>
        </w:rPr>
        <w:t>PIN</w:t>
      </w:r>
      <w:r w:rsidRPr="00C9339B">
        <w:rPr>
          <w:lang w:eastAsia="zh-CN"/>
        </w:rPr>
        <w:t>;</w:t>
      </w:r>
    </w:p>
    <w:bookmarkEnd w:id="4"/>
    <w:p w14:paraId="37456018" w14:textId="77777777" w:rsidR="008A76FD" w:rsidRPr="00133EC0" w:rsidRDefault="00174617" w:rsidP="00133EC0">
      <w:pPr>
        <w:pStyle w:val="1"/>
        <w:rPr>
          <w:rFonts w:eastAsiaTheme="minorEastAsia"/>
          <w:lang w:eastAsia="ja-JP"/>
        </w:rPr>
      </w:pPr>
      <w:r w:rsidRPr="00133EC0">
        <w:rPr>
          <w:rFonts w:eastAsiaTheme="minorEastAsia"/>
          <w:lang w:eastAsia="ja-JP"/>
        </w:rPr>
        <w:lastRenderedPageBreak/>
        <w:t>5</w:t>
      </w:r>
      <w:r w:rsidR="008A76FD" w:rsidRPr="00133EC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41FB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D76DA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41FB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41FB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41FB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2F7C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55333D7D" w:rsidR="00206DC4" w:rsidRPr="00653FA7" w:rsidRDefault="00206DC4" w:rsidP="005B762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43838A2" w14:textId="29CAC42C" w:rsidR="00206DC4" w:rsidRPr="002B5A53" w:rsidRDefault="00206DC4" w:rsidP="00B955D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BE17D69" w14:textId="62D484B4" w:rsidR="00206DC4" w:rsidRPr="002D76DA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0DF3DA7D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5F11B2DE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F7C80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F7C80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1947C7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1947C7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D76DA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F7C80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41FB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41FB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0342F42" w:rsidR="00E22F6D" w:rsidRPr="004669DE" w:rsidRDefault="00E22F6D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5760" w14:textId="24A7537C" w:rsidR="00E22F6D" w:rsidRDefault="00653FA7" w:rsidP="00DB2FA5">
            <w:pPr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 xml:space="preserve">pdate of </w:t>
            </w:r>
            <w:r>
              <w:rPr>
                <w:lang w:eastAsia="zh-CN"/>
              </w:rPr>
              <w:t>SM procedures</w:t>
            </w:r>
            <w:r w:rsidRPr="00A372C3">
              <w:rPr>
                <w:rFonts w:eastAsiaTheme="minorEastAsia"/>
                <w:lang w:eastAsia="zh-CN"/>
              </w:rPr>
              <w:t xml:space="preserve"> </w:t>
            </w:r>
            <w:r w:rsidR="00A372C3" w:rsidRPr="00A372C3">
              <w:rPr>
                <w:rFonts w:eastAsiaTheme="minorEastAsia" w:hint="eastAsia"/>
                <w:lang w:eastAsia="zh-CN"/>
              </w:rPr>
              <w:t>to</w:t>
            </w:r>
            <w:r w:rsidR="00A372C3" w:rsidRPr="00A372C3">
              <w:rPr>
                <w:rFonts w:eastAsiaTheme="minorEastAsia"/>
                <w:lang w:eastAsia="zh-CN"/>
              </w:rPr>
              <w:t xml:space="preserve"> </w:t>
            </w:r>
            <w:r w:rsidR="00A372C3" w:rsidRPr="00A372C3">
              <w:rPr>
                <w:rFonts w:eastAsiaTheme="minorEastAsia" w:hint="eastAsia"/>
                <w:lang w:eastAsia="zh-CN"/>
              </w:rPr>
              <w:t>support</w:t>
            </w:r>
            <w:r w:rsidR="00A372C3" w:rsidRPr="00A372C3">
              <w:rPr>
                <w:rFonts w:eastAsiaTheme="minorEastAsia"/>
                <w:lang w:eastAsia="zh-CN"/>
              </w:rPr>
              <w:t xml:space="preserve"> </w:t>
            </w:r>
            <w:r w:rsidR="00A372C3" w:rsidRPr="00A372C3">
              <w:rPr>
                <w:rFonts w:eastAsiaTheme="minorEastAsia" w:hint="eastAsia"/>
                <w:lang w:eastAsia="zh-CN"/>
              </w:rPr>
              <w:t>PIN</w:t>
            </w:r>
          </w:p>
          <w:p w14:paraId="436CD8BF" w14:textId="6E388933" w:rsidR="00653FA7" w:rsidRPr="00653FA7" w:rsidRDefault="00653FA7" w:rsidP="00DC127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DDADBE5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0D05AA9B" w:rsidR="00E22F6D" w:rsidRPr="004669DE" w:rsidRDefault="00E22F6D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25627CF7" w:rsidR="00E22F6D" w:rsidRPr="009467E4" w:rsidRDefault="00653FA7" w:rsidP="00495A8E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 xml:space="preserve">pdate of </w:t>
            </w:r>
            <w:r>
              <w:rPr>
                <w:rFonts w:hint="eastAsia"/>
                <w:lang w:eastAsia="zh-CN"/>
              </w:rPr>
              <w:t xml:space="preserve">UE policy </w:t>
            </w:r>
            <w:r>
              <w:rPr>
                <w:lang w:eastAsia="zh-CN"/>
              </w:rPr>
              <w:t>for</w:t>
            </w:r>
            <w:r w:rsidRPr="00302226">
              <w:t xml:space="preserve"> </w:t>
            </w:r>
            <w:r>
              <w:t>5G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</w:t>
            </w:r>
            <w:r w:rsidRPr="00302226">
              <w:t>to</w:t>
            </w:r>
            <w:r>
              <w:t xml:space="preserve"> support 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2AE90" w:rsidR="00E22F6D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572AA1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2D6EB58E" w:rsidR="00E22F6D" w:rsidRPr="004669DE" w:rsidRDefault="00E22F6D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75720788" w:rsidR="00E22F6D" w:rsidRPr="004669DE" w:rsidRDefault="00653FA7" w:rsidP="00D34921">
            <w:pPr>
              <w:spacing w:after="0"/>
            </w:pPr>
            <w:r>
              <w:rPr>
                <w:lang w:eastAsia="zh-CN"/>
              </w:rPr>
              <w:t xml:space="preserve">potential update of AT commands to support </w:t>
            </w:r>
            <w:r>
              <w:t>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2DA835A8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B37D9BD" w:rsidR="00E22F6D" w:rsidRPr="00B07333" w:rsidRDefault="00E22F6D" w:rsidP="005B7629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B282390" w:rsidR="00E22F6D" w:rsidRPr="00B07333" w:rsidRDefault="00E22F6D">
            <w:pPr>
              <w:rPr>
                <w:lang w:eastAsia="zh-CN"/>
              </w:rPr>
            </w:pPr>
            <w:r w:rsidRPr="00B941F6">
              <w:rPr>
                <w:rFonts w:hint="eastAsia"/>
                <w:lang w:eastAsia="zh-CN"/>
              </w:rPr>
              <w:t>U</w:t>
            </w:r>
            <w:r w:rsidRPr="00B07333">
              <w:rPr>
                <w:lang w:eastAsia="zh-CN"/>
              </w:rPr>
              <w:t xml:space="preserve">pdates to </w:t>
            </w:r>
            <w:r>
              <w:rPr>
                <w:lang w:eastAsia="zh-CN"/>
              </w:rPr>
              <w:t>policy and QoS parameters</w:t>
            </w:r>
            <w:r w:rsidRPr="00B07333">
              <w:rPr>
                <w:lang w:eastAsia="zh-CN"/>
              </w:rPr>
              <w:t xml:space="preserve"> in order to support </w:t>
            </w:r>
            <w:r w:rsidR="0055387A">
              <w:rPr>
                <w:lang w:eastAsia="zh-CN"/>
              </w:rPr>
              <w:t>PIN in 5</w:t>
            </w:r>
            <w:r w:rsidR="0055387A" w:rsidRPr="0055387A">
              <w:rPr>
                <w:rFonts w:hint="eastAsia"/>
                <w:lang w:eastAsia="zh-CN"/>
              </w:rPr>
              <w:t>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4E2CCC52" w:rsidR="00E22F6D" w:rsidRPr="00B07333" w:rsidRDefault="009B60A3" w:rsidP="005B7629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B07333" w:rsidRDefault="00E22F6D" w:rsidP="005B7629">
            <w:pPr>
              <w:spacing w:after="0"/>
            </w:pPr>
            <w:r w:rsidRPr="00B07333">
              <w:t>CT3</w:t>
            </w:r>
          </w:p>
        </w:tc>
      </w:tr>
      <w:tr w:rsidR="00E22F6D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78A8D045" w:rsidR="00E22F6D" w:rsidRPr="00B07333" w:rsidRDefault="00E22F6D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D380004" w:rsidR="00E22F6D" w:rsidRPr="00DD1A05" w:rsidRDefault="00E22F6D" w:rsidP="004407E4">
            <w:pPr>
              <w:rPr>
                <w:rFonts w:eastAsiaTheme="minorEastAsia"/>
                <w:lang w:eastAsia="zh-CN"/>
              </w:rPr>
            </w:pPr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 xml:space="preserve">in order to support </w:t>
            </w:r>
            <w:r w:rsidR="00144BC8" w:rsidRPr="00144BC8">
              <w:rPr>
                <w:rFonts w:hint="eastAsia"/>
              </w:rPr>
              <w:t>PIN</w:t>
            </w:r>
            <w:r w:rsidRPr="00B07333">
              <w:t xml:space="preserve"> in 5GS</w:t>
            </w:r>
            <w:r w:rsidR="00DD1A05" w:rsidRPr="00144BC8"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4CB25F9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B07333" w:rsidRDefault="00E22F6D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2F6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F4AD223" w:rsidR="00E22F6D" w:rsidRPr="00B07333" w:rsidRDefault="00E22F6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2201836" w:rsidR="00E22F6D" w:rsidRPr="00B07333" w:rsidRDefault="00E22F6D" w:rsidP="007E6EEF">
            <w:r w:rsidRPr="00261819">
              <w:t>Potential update</w:t>
            </w:r>
            <w:r w:rsidR="009B37E7" w:rsidRPr="00144BC8">
              <w:rPr>
                <w:rFonts w:hint="eastAsia"/>
              </w:rPr>
              <w:t>s</w:t>
            </w:r>
            <w:r w:rsidRPr="00261819">
              <w:t xml:space="preserve">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</w:t>
            </w:r>
            <w:r w:rsidR="009B37E7" w:rsidRPr="00144BC8">
              <w:rPr>
                <w:rFonts w:hint="eastAsia"/>
              </w:rPr>
              <w:t>s</w:t>
            </w:r>
            <w:r w:rsidRPr="00261819">
              <w:t xml:space="preserve">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Pr="00B07333">
              <w:t xml:space="preserve">to support </w:t>
            </w:r>
            <w:r w:rsidR="00144BC8" w:rsidRPr="00144BC8">
              <w:rPr>
                <w:rFonts w:hint="eastAsia"/>
              </w:rPr>
              <w:t>PIN</w:t>
            </w:r>
            <w:r w:rsidRPr="00B07333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198763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B07333" w:rsidRDefault="00E22F6D" w:rsidP="00EF1713">
            <w:r w:rsidRPr="00B07333">
              <w:t>CT3</w:t>
            </w:r>
          </w:p>
        </w:tc>
      </w:tr>
      <w:tr w:rsidR="00E22F6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746C7848" w:rsidR="00E22F6D" w:rsidRPr="00B07333" w:rsidRDefault="00E22F6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18C904B" w:rsidR="00E22F6D" w:rsidRPr="00B941F6" w:rsidRDefault="00E22F6D" w:rsidP="00DD1A05">
            <w:r w:rsidRPr="003373CA">
              <w:rPr>
                <w:rFonts w:hint="eastAsia"/>
              </w:rPr>
              <w:t>U</w:t>
            </w:r>
            <w:r w:rsidRPr="00B07333">
              <w:t xml:space="preserve">pdate to support </w:t>
            </w:r>
            <w:r w:rsidR="00144BC8">
              <w:t xml:space="preserve">PIN </w:t>
            </w:r>
            <w:r w:rsidRPr="00B07333">
              <w:t>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26C1F38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B07333" w:rsidRDefault="00E22F6D" w:rsidP="005C0CDD">
            <w:r w:rsidRPr="00B07333">
              <w:t>CT3</w:t>
            </w:r>
          </w:p>
        </w:tc>
      </w:tr>
      <w:tr w:rsidR="00E22F6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004F4DD5" w:rsidR="00E22F6D" w:rsidRPr="004669DE" w:rsidRDefault="00E22F6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2C256BCB" w:rsidR="00E22F6D" w:rsidRPr="00113597" w:rsidRDefault="00E22F6D" w:rsidP="005C0CDD">
            <w:r w:rsidRPr="004669DE">
              <w:t>Possible update</w:t>
            </w:r>
            <w:r w:rsidR="00113597">
              <w:rPr>
                <w:rFonts w:eastAsiaTheme="minorEastAsia" w:hint="eastAsia"/>
                <w:lang w:eastAsia="zh-CN"/>
              </w:rPr>
              <w:t>s</w:t>
            </w:r>
            <w:r w:rsidRPr="004669DE">
              <w:t xml:space="preserve"> on storage of subscription data</w:t>
            </w:r>
            <w:r w:rsidR="00113597">
              <w:rPr>
                <w:rFonts w:eastAsiaTheme="minorEastAsia" w:hint="eastAsia"/>
                <w:lang w:eastAsia="zh-CN"/>
              </w:rPr>
              <w:t xml:space="preserve"> for </w:t>
            </w:r>
            <w:r w:rsidR="00144BC8">
              <w:rPr>
                <w:rFonts w:eastAsiaTheme="minorEastAsia"/>
                <w:lang w:eastAsia="zh-CN"/>
              </w:rPr>
              <w:t>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4F6100F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05F49A75" w14:textId="538E81FC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D69989A" w:rsidR="00E22F6D" w:rsidRPr="004669DE" w:rsidRDefault="00E22F6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6C78AF52" w:rsidR="00E22F6D" w:rsidRPr="00113597" w:rsidRDefault="002B5A53" w:rsidP="005C0CDD">
            <w:pPr>
              <w:rPr>
                <w:rFonts w:eastAsiaTheme="minorEastAsia"/>
                <w:lang w:eastAsia="zh-CN"/>
              </w:rPr>
            </w:pPr>
            <w:r w:rsidRPr="00C9339B">
              <w:rPr>
                <w:lang w:eastAsia="zh-CN"/>
              </w:rPr>
              <w:t xml:space="preserve">update to the </w:t>
            </w:r>
            <w:r>
              <w:rPr>
                <w:lang w:eastAsia="zh-CN"/>
              </w:rPr>
              <w:t>S</w:t>
            </w:r>
            <w:r w:rsidRPr="00C9339B">
              <w:rPr>
                <w:lang w:eastAsia="zh-CN"/>
              </w:rPr>
              <w:t xml:space="preserve">MF </w:t>
            </w:r>
            <w:r>
              <w:rPr>
                <w:lang w:eastAsia="zh-CN"/>
              </w:rPr>
              <w:t xml:space="preserve">to support </w:t>
            </w:r>
            <w:r w:rsidRPr="007A77D9">
              <w:rPr>
                <w:rFonts w:eastAsiaTheme="minorEastAsia"/>
              </w:rPr>
              <w:t>N4 rule provisioning for network local switch for 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4131A922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0A64AEB1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57103CF0" w:rsidR="00E22F6D" w:rsidRPr="004669DE" w:rsidRDefault="00E22F6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4E153766" w:rsidR="00E22F6D" w:rsidRPr="00113597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UDM services to support </w:t>
            </w:r>
            <w:r w:rsidR="00144BC8">
              <w:t>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827343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4FEA81E" w:rsidR="00E22F6D" w:rsidRPr="004669DE" w:rsidRDefault="00E22F6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334915C" w:rsidR="00E22F6D" w:rsidRPr="004669DE" w:rsidRDefault="00E22F6D" w:rsidP="00113597">
            <w:pPr>
              <w:spacing w:after="0"/>
            </w:pPr>
            <w:r w:rsidRPr="004669DE">
              <w:t xml:space="preserve">Possible updates to the UDR services for subscription data to support </w:t>
            </w:r>
            <w:r w:rsidR="00144BC8">
              <w:t>PIN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40B18C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8845413" w:rsidR="00E22F6D" w:rsidRPr="004669DE" w:rsidRDefault="00E22F6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5A19D40A" w:rsidR="00E22F6D" w:rsidRPr="004669DE" w:rsidRDefault="00E22F6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 w:rsidR="0092025F">
              <w:t>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5BA6C20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6</w:t>
      </w:r>
      <w:r w:rsidR="008A76FD" w:rsidRPr="007E6CE4">
        <w:rPr>
          <w:rFonts w:eastAsiaTheme="minorEastAsia"/>
          <w:lang w:eastAsia="ja-JP"/>
        </w:rPr>
        <w:tab/>
        <w:t xml:space="preserve">Work item </w:t>
      </w:r>
      <w:r w:rsidRPr="007E6CE4">
        <w:rPr>
          <w:rFonts w:eastAsiaTheme="minorEastAsia"/>
          <w:lang w:eastAsia="ja-JP"/>
        </w:rPr>
        <w:t>R</w:t>
      </w:r>
      <w:r w:rsidR="008A76FD" w:rsidRPr="007E6CE4">
        <w:rPr>
          <w:rFonts w:eastAsiaTheme="minorEastAsia"/>
          <w:lang w:eastAsia="ja-JP"/>
        </w:rPr>
        <w:t>apporteur</w:t>
      </w:r>
      <w:r w:rsidR="005D44BE" w:rsidRPr="007E6CE4">
        <w:rPr>
          <w:rFonts w:eastAsiaTheme="minorEastAsia"/>
          <w:lang w:eastAsia="ja-JP"/>
        </w:rPr>
        <w:t>(</w:t>
      </w:r>
      <w:r w:rsidR="008A76FD" w:rsidRPr="007E6CE4">
        <w:rPr>
          <w:rFonts w:eastAsiaTheme="minorEastAsia"/>
          <w:lang w:eastAsia="ja-JP"/>
        </w:rPr>
        <w:t>s</w:t>
      </w:r>
      <w:r w:rsidR="005D44BE" w:rsidRPr="007E6CE4">
        <w:rPr>
          <w:rFonts w:eastAsiaTheme="minorEastAsia"/>
          <w:lang w:eastAsia="ja-JP"/>
        </w:rPr>
        <w:t>)</w:t>
      </w:r>
    </w:p>
    <w:p w14:paraId="02EA09D5" w14:textId="3144F0B7" w:rsidR="000440B9" w:rsidRPr="00444208" w:rsidRDefault="0090084F" w:rsidP="000440B9">
      <w:pPr>
        <w:ind w:right="-99"/>
        <w:rPr>
          <w:i/>
          <w:lang w:eastAsia="zh-CN"/>
        </w:rPr>
      </w:pPr>
      <w:r>
        <w:rPr>
          <w:lang w:eastAsia="zh-CN"/>
        </w:rPr>
        <w:t>Yanchao Kang, vivo, kangyanchao@vivo.com</w:t>
      </w:r>
    </w:p>
    <w:p w14:paraId="52089C6D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7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lastRenderedPageBreak/>
        <w:t>8</w:t>
      </w:r>
      <w:r w:rsidRPr="007E6CE4">
        <w:rPr>
          <w:rFonts w:eastAsiaTheme="minorEastAsia"/>
          <w:lang w:eastAsia="ja-JP"/>
        </w:rPr>
        <w:tab/>
        <w:t>Aspects that involve other WGs</w:t>
      </w:r>
    </w:p>
    <w:p w14:paraId="39C9F032" w14:textId="7D54E661" w:rsidR="003D4987" w:rsidRPr="003D4987" w:rsidRDefault="000616D5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CT3</w:t>
      </w:r>
      <w:r w:rsidR="009F1A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CT4</w:t>
      </w:r>
      <w:r w:rsidR="009F1A83">
        <w:rPr>
          <w:rFonts w:eastAsiaTheme="minorEastAsia" w:hint="eastAsia"/>
          <w:lang w:eastAsia="zh-CN"/>
        </w:rPr>
        <w:t xml:space="preserve"> 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7E6CE4" w:rsidRDefault="00872B3B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9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 xml:space="preserve">Supporting </w:t>
      </w:r>
      <w:r w:rsidR="00C57C50" w:rsidRPr="007E6CE4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1E296B" w:rsidRPr="00421024" w14:paraId="044126D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1192FF" w14:textId="77777777" w:rsidR="001E296B" w:rsidRPr="00421024" w:rsidRDefault="001E296B" w:rsidP="001E296B">
            <w:pPr>
              <w:pStyle w:val="TAH"/>
            </w:pPr>
            <w:r w:rsidRPr="00421024">
              <w:t>vivo</w:t>
            </w:r>
          </w:p>
        </w:tc>
      </w:tr>
      <w:tr w:rsidR="001E296B" w:rsidRPr="00421024" w14:paraId="73E6A89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BD6A7" w14:textId="60176A46" w:rsidR="001E296B" w:rsidRPr="00421024" w:rsidRDefault="001E296B" w:rsidP="001E296B">
            <w:pPr>
              <w:pStyle w:val="TAH"/>
            </w:pPr>
            <w:r>
              <w:t>KPN</w:t>
            </w:r>
            <w:r w:rsidR="00A445D0">
              <w:t>?</w:t>
            </w:r>
          </w:p>
        </w:tc>
      </w:tr>
      <w:tr w:rsidR="001E296B" w:rsidRPr="00421024" w14:paraId="0D0CD24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DFC170" w14:textId="77777777" w:rsidR="001E296B" w:rsidRPr="00421024" w:rsidRDefault="001E296B" w:rsidP="001E296B">
            <w:pPr>
              <w:pStyle w:val="TAH"/>
            </w:pPr>
            <w:r>
              <w:rPr>
                <w:rFonts w:hint="eastAsia"/>
              </w:rPr>
              <w:t>C</w:t>
            </w:r>
            <w:r>
              <w:t xml:space="preserve">hina </w:t>
            </w:r>
            <w:proofErr w:type="gramStart"/>
            <w:r>
              <w:t>Mobile ?</w:t>
            </w:r>
            <w:proofErr w:type="gramEnd"/>
          </w:p>
        </w:tc>
      </w:tr>
      <w:tr w:rsidR="001E296B" w:rsidRPr="00421024" w14:paraId="37BCE16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B0F75" w14:textId="77777777" w:rsidR="001E296B" w:rsidRPr="00421024" w:rsidRDefault="001E296B" w:rsidP="001E296B">
            <w:pPr>
              <w:pStyle w:val="TAH"/>
            </w:pPr>
            <w:r w:rsidRPr="00421024">
              <w:t xml:space="preserve">China </w:t>
            </w:r>
            <w:proofErr w:type="gramStart"/>
            <w:r w:rsidRPr="00421024">
              <w:t>Telecom</w:t>
            </w:r>
            <w:r>
              <w:t xml:space="preserve"> ?</w:t>
            </w:r>
            <w:proofErr w:type="gramEnd"/>
          </w:p>
        </w:tc>
      </w:tr>
      <w:tr w:rsidR="001E296B" w:rsidRPr="00421024" w14:paraId="418A9F5D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02DD1" w14:textId="77777777" w:rsidR="001E296B" w:rsidRPr="00421024" w:rsidRDefault="001E296B" w:rsidP="001E296B">
            <w:pPr>
              <w:pStyle w:val="TAH"/>
            </w:pPr>
            <w:proofErr w:type="spellStart"/>
            <w:r w:rsidRPr="00421024">
              <w:t>Convida</w:t>
            </w:r>
            <w:proofErr w:type="spellEnd"/>
            <w:r w:rsidRPr="00421024">
              <w:t xml:space="preserve"> </w:t>
            </w:r>
            <w:proofErr w:type="gramStart"/>
            <w:r w:rsidRPr="00421024">
              <w:t>Wireless</w:t>
            </w:r>
            <w:r>
              <w:t xml:space="preserve"> ?</w:t>
            </w:r>
            <w:proofErr w:type="gramEnd"/>
          </w:p>
        </w:tc>
      </w:tr>
      <w:tr w:rsidR="001E296B" w:rsidRPr="00421024" w14:paraId="5D7C55F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1096F6" w14:textId="77777777" w:rsidR="001E296B" w:rsidRPr="00421024" w:rsidRDefault="001E296B" w:rsidP="001E296B">
            <w:pPr>
              <w:pStyle w:val="TAH"/>
            </w:pPr>
            <w:proofErr w:type="spellStart"/>
            <w:proofErr w:type="gramStart"/>
            <w:r>
              <w:t>InterD</w:t>
            </w:r>
            <w:r w:rsidRPr="00421024">
              <w:t>igital</w:t>
            </w:r>
            <w:proofErr w:type="spellEnd"/>
            <w:r w:rsidRPr="00421024">
              <w:t xml:space="preserve"> </w:t>
            </w:r>
            <w:r>
              <w:t xml:space="preserve"> ?</w:t>
            </w:r>
            <w:proofErr w:type="gramEnd"/>
          </w:p>
        </w:tc>
      </w:tr>
      <w:tr w:rsidR="001E296B" w:rsidRPr="00421024" w14:paraId="696036B4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FA2B6A" w14:textId="77777777" w:rsidR="001E296B" w:rsidRPr="00421024" w:rsidRDefault="001E296B" w:rsidP="001E296B">
            <w:pPr>
              <w:pStyle w:val="TAH"/>
            </w:pPr>
            <w:proofErr w:type="gramStart"/>
            <w:r>
              <w:t>CATT ?</w:t>
            </w:r>
            <w:proofErr w:type="gramEnd"/>
          </w:p>
        </w:tc>
      </w:tr>
      <w:tr w:rsidR="001E296B" w:rsidRPr="00421024" w14:paraId="75D3B637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1F963F" w14:textId="77777777" w:rsidR="001E296B" w:rsidRPr="00421024" w:rsidRDefault="001E296B" w:rsidP="001E296B">
            <w:pPr>
              <w:pStyle w:val="TAH"/>
            </w:pPr>
            <w:proofErr w:type="gramStart"/>
            <w:r>
              <w:t>OPPO</w:t>
            </w:r>
            <w:r w:rsidRPr="00421024">
              <w:t xml:space="preserve"> </w:t>
            </w:r>
            <w:r>
              <w:t xml:space="preserve"> ?</w:t>
            </w:r>
            <w:proofErr w:type="gramEnd"/>
          </w:p>
        </w:tc>
      </w:tr>
      <w:tr w:rsidR="001E296B" w:rsidRPr="00421024" w:rsidDel="002468B5" w14:paraId="33244DF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02592F" w14:textId="77777777" w:rsidR="001E296B" w:rsidRPr="00421024" w:rsidDel="002468B5" w:rsidRDefault="001E296B" w:rsidP="001E296B">
            <w:pPr>
              <w:pStyle w:val="TAH"/>
            </w:pPr>
            <w:proofErr w:type="gramStart"/>
            <w:r>
              <w:t>Philips ?</w:t>
            </w:r>
            <w:proofErr w:type="gramEnd"/>
          </w:p>
        </w:tc>
      </w:tr>
      <w:tr w:rsidR="001E296B" w:rsidRPr="00421024" w14:paraId="7554A24C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0F506" w14:textId="77777777" w:rsidR="001E296B" w:rsidRPr="00421024" w:rsidRDefault="001E296B" w:rsidP="001E296B">
            <w:pPr>
              <w:pStyle w:val="TAH"/>
            </w:pPr>
            <w:proofErr w:type="spellStart"/>
            <w:r w:rsidRPr="00DA2FFD">
              <w:t>Spreadtrum</w:t>
            </w:r>
            <w:proofErr w:type="spellEnd"/>
            <w:r w:rsidRPr="00DA2FFD">
              <w:t xml:space="preserve"> </w:t>
            </w:r>
            <w:proofErr w:type="gramStart"/>
            <w:r w:rsidRPr="00DA2FFD">
              <w:t>Communications</w:t>
            </w:r>
            <w:r>
              <w:t xml:space="preserve"> ?</w:t>
            </w:r>
            <w:proofErr w:type="gramEnd"/>
          </w:p>
        </w:tc>
      </w:tr>
      <w:tr w:rsidR="001E296B" w:rsidRPr="00421024" w14:paraId="06D633A2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E32383" w14:textId="77777777" w:rsidR="001E296B" w:rsidRPr="00421024" w:rsidRDefault="001E296B" w:rsidP="001E296B">
            <w:pPr>
              <w:pStyle w:val="TAH"/>
            </w:pPr>
            <w:r w:rsidRPr="00421024">
              <w:t xml:space="preserve">T-Mobile </w:t>
            </w:r>
            <w:proofErr w:type="gramStart"/>
            <w:r w:rsidRPr="00421024">
              <w:t xml:space="preserve">USA </w:t>
            </w:r>
            <w:r>
              <w:t xml:space="preserve"> ?</w:t>
            </w:r>
            <w:proofErr w:type="gramEnd"/>
          </w:p>
        </w:tc>
      </w:tr>
      <w:tr w:rsidR="001E296B" w:rsidRPr="00421024" w14:paraId="01B5F97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877590" w14:textId="77777777" w:rsidR="001E296B" w:rsidRPr="00421024" w:rsidRDefault="001E296B" w:rsidP="001E296B">
            <w:pPr>
              <w:pStyle w:val="TAH"/>
            </w:pPr>
            <w:proofErr w:type="gramStart"/>
            <w:r>
              <w:t>Tencent ?</w:t>
            </w:r>
            <w:proofErr w:type="gramEnd"/>
          </w:p>
        </w:tc>
      </w:tr>
      <w:tr w:rsidR="001E296B" w:rsidRPr="00421024" w14:paraId="224B3269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12AFE" w14:textId="77777777" w:rsidR="001E296B" w:rsidRPr="00421024" w:rsidRDefault="001E296B" w:rsidP="001E296B">
            <w:pPr>
              <w:pStyle w:val="TAH"/>
            </w:pPr>
            <w:proofErr w:type="spellStart"/>
            <w:proofErr w:type="gramStart"/>
            <w:r w:rsidRPr="0035639C">
              <w:t>Futurewei</w:t>
            </w:r>
            <w:proofErr w:type="spellEnd"/>
            <w:r>
              <w:t xml:space="preserve"> ?</w:t>
            </w:r>
            <w:proofErr w:type="gramEnd"/>
          </w:p>
        </w:tc>
      </w:tr>
      <w:tr w:rsidR="001E296B" w:rsidRPr="0035639C" w14:paraId="6F9BCFC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D9B259" w14:textId="77777777" w:rsidR="001E296B" w:rsidRPr="0035639C" w:rsidRDefault="001E296B" w:rsidP="001E296B">
            <w:pPr>
              <w:pStyle w:val="TAH"/>
            </w:pPr>
            <w:proofErr w:type="gramStart"/>
            <w:r>
              <w:rPr>
                <w:rFonts w:hint="eastAsia"/>
              </w:rPr>
              <w:t>X</w:t>
            </w:r>
            <w:r>
              <w:t>iaomi ?</w:t>
            </w:r>
            <w:proofErr w:type="gramEnd"/>
          </w:p>
        </w:tc>
      </w:tr>
      <w:tr w:rsidR="001E296B" w14:paraId="49DDD6B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E0DA2" w14:textId="77777777" w:rsidR="001E296B" w:rsidRDefault="001E296B" w:rsidP="001E296B">
            <w:pPr>
              <w:pStyle w:val="TAH"/>
            </w:pPr>
            <w:proofErr w:type="gramStart"/>
            <w:r>
              <w:t>Inspur ?</w:t>
            </w:r>
            <w:proofErr w:type="gramEnd"/>
          </w:p>
        </w:tc>
      </w:tr>
      <w:tr w:rsidR="001E296B" w14:paraId="43CA9A3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23225" w14:textId="77777777" w:rsidR="001E296B" w:rsidRDefault="001E296B" w:rsidP="001E296B">
            <w:pPr>
              <w:pStyle w:val="TAH"/>
            </w:pPr>
            <w:r w:rsidRPr="00194FFA">
              <w:t xml:space="preserve">Guangdong </w:t>
            </w:r>
            <w:proofErr w:type="gramStart"/>
            <w:r w:rsidRPr="00194FFA">
              <w:t>Genius</w:t>
            </w:r>
            <w:r>
              <w:t xml:space="preserve"> ?</w:t>
            </w:r>
            <w:proofErr w:type="gramEnd"/>
          </w:p>
        </w:tc>
      </w:tr>
      <w:tr w:rsidR="001E296B" w:rsidRPr="00194FFA" w14:paraId="4E87987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B3BF2" w14:textId="77777777" w:rsidR="001E296B" w:rsidRPr="00194FFA" w:rsidRDefault="001E296B" w:rsidP="001E296B">
            <w:pPr>
              <w:pStyle w:val="TAH"/>
            </w:pPr>
            <w:proofErr w:type="gramStart"/>
            <w:r>
              <w:rPr>
                <w:rFonts w:hint="eastAsia"/>
              </w:rPr>
              <w:t>A</w:t>
            </w:r>
            <w:r>
              <w:t>pple ?</w:t>
            </w:r>
            <w:proofErr w:type="gramEnd"/>
          </w:p>
        </w:tc>
      </w:tr>
      <w:tr w:rsidR="001E296B" w:rsidRPr="00EE39E1" w14:paraId="0D14145B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0059C" w14:textId="77777777" w:rsidR="001E296B" w:rsidRPr="00EE39E1" w:rsidRDefault="001E296B" w:rsidP="001E296B">
            <w:pPr>
              <w:pStyle w:val="TAH"/>
            </w:pPr>
            <w:proofErr w:type="gramStart"/>
            <w:r w:rsidRPr="001E296B">
              <w:t>Toyota</w:t>
            </w:r>
            <w:r>
              <w:t xml:space="preserve"> ?</w:t>
            </w:r>
            <w:proofErr w:type="gramEnd"/>
          </w:p>
        </w:tc>
      </w:tr>
      <w:tr w:rsidR="001E296B" w:rsidRPr="007254B5" w14:paraId="61431CD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5DA300" w14:textId="77777777" w:rsidR="001E296B" w:rsidRPr="001E296B" w:rsidRDefault="001E296B" w:rsidP="001E296B">
            <w:pPr>
              <w:pStyle w:val="TAH"/>
            </w:pPr>
            <w:proofErr w:type="gramStart"/>
            <w:r>
              <w:t>Sennheiser ?</w:t>
            </w:r>
            <w:proofErr w:type="gramEnd"/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C671" w16cex:dateUtc="2022-09-27T10:58:00Z"/>
  <w16cex:commentExtensible w16cex:durableId="26DDC7CF" w16cex:dateUtc="2022-09-27T11:04:00Z"/>
  <w16cex:commentExtensible w16cex:durableId="26DDC9CB" w16cex:dateUtc="2022-09-27T11:13:00Z"/>
  <w16cex:commentExtensible w16cex:durableId="26DDC56B" w16cex:dateUtc="2022-09-27T1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8FFA3" w14:textId="77777777" w:rsidR="00007250" w:rsidRDefault="00007250">
      <w:r>
        <w:separator/>
      </w:r>
    </w:p>
  </w:endnote>
  <w:endnote w:type="continuationSeparator" w:id="0">
    <w:p w14:paraId="6288AE83" w14:textId="77777777" w:rsidR="00007250" w:rsidRDefault="0000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D2F00" w14:textId="77777777" w:rsidR="00007250" w:rsidRDefault="00007250">
      <w:r>
        <w:separator/>
      </w:r>
    </w:p>
  </w:footnote>
  <w:footnote w:type="continuationSeparator" w:id="0">
    <w:p w14:paraId="76017E46" w14:textId="77777777" w:rsidR="00007250" w:rsidRDefault="00007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sTQxNbUwMjYxMjRR0lEKTi0uzszPAykwrAUAR9ElNSwAAAA="/>
  </w:docVars>
  <w:rsids>
    <w:rsidRoot w:val="00F4338D"/>
    <w:rsid w:val="00000AAC"/>
    <w:rsid w:val="000016CA"/>
    <w:rsid w:val="00003261"/>
    <w:rsid w:val="00003B9A"/>
    <w:rsid w:val="00006EF7"/>
    <w:rsid w:val="00007250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4633F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58D2"/>
    <w:rsid w:val="000C5FE3"/>
    <w:rsid w:val="000D06CE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F5EA6"/>
    <w:rsid w:val="000F79AD"/>
    <w:rsid w:val="001001BD"/>
    <w:rsid w:val="00102222"/>
    <w:rsid w:val="00102563"/>
    <w:rsid w:val="00111900"/>
    <w:rsid w:val="00113597"/>
    <w:rsid w:val="001141FB"/>
    <w:rsid w:val="00120541"/>
    <w:rsid w:val="00120B38"/>
    <w:rsid w:val="001211F3"/>
    <w:rsid w:val="00121501"/>
    <w:rsid w:val="0012483A"/>
    <w:rsid w:val="00127B5D"/>
    <w:rsid w:val="00127E68"/>
    <w:rsid w:val="00131F29"/>
    <w:rsid w:val="00133EC0"/>
    <w:rsid w:val="00133F06"/>
    <w:rsid w:val="00135B6E"/>
    <w:rsid w:val="00142463"/>
    <w:rsid w:val="00143499"/>
    <w:rsid w:val="00144BC8"/>
    <w:rsid w:val="00145575"/>
    <w:rsid w:val="00152199"/>
    <w:rsid w:val="001541EF"/>
    <w:rsid w:val="00163FDC"/>
    <w:rsid w:val="00165CC9"/>
    <w:rsid w:val="00167995"/>
    <w:rsid w:val="0017031D"/>
    <w:rsid w:val="00173998"/>
    <w:rsid w:val="00174617"/>
    <w:rsid w:val="00174CE1"/>
    <w:rsid w:val="001759A7"/>
    <w:rsid w:val="00175DC5"/>
    <w:rsid w:val="001947C7"/>
    <w:rsid w:val="001A147B"/>
    <w:rsid w:val="001A1E1E"/>
    <w:rsid w:val="001A2C4F"/>
    <w:rsid w:val="001A4192"/>
    <w:rsid w:val="001A4F7C"/>
    <w:rsid w:val="001A559B"/>
    <w:rsid w:val="001B1402"/>
    <w:rsid w:val="001B282D"/>
    <w:rsid w:val="001B4D14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2DE"/>
    <w:rsid w:val="001D51CB"/>
    <w:rsid w:val="001D771F"/>
    <w:rsid w:val="001E0E33"/>
    <w:rsid w:val="001E14C4"/>
    <w:rsid w:val="001E176B"/>
    <w:rsid w:val="001E296B"/>
    <w:rsid w:val="001E297A"/>
    <w:rsid w:val="001F56A9"/>
    <w:rsid w:val="001F7EB4"/>
    <w:rsid w:val="002000C2"/>
    <w:rsid w:val="002019D6"/>
    <w:rsid w:val="0020307E"/>
    <w:rsid w:val="00205F25"/>
    <w:rsid w:val="00206DC4"/>
    <w:rsid w:val="00211525"/>
    <w:rsid w:val="00221B1E"/>
    <w:rsid w:val="00226990"/>
    <w:rsid w:val="00227F1D"/>
    <w:rsid w:val="00230D6C"/>
    <w:rsid w:val="0023137D"/>
    <w:rsid w:val="002331FE"/>
    <w:rsid w:val="002334FA"/>
    <w:rsid w:val="002361C0"/>
    <w:rsid w:val="00240DCD"/>
    <w:rsid w:val="002433F6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606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5A53"/>
    <w:rsid w:val="002C1C50"/>
    <w:rsid w:val="002C5E29"/>
    <w:rsid w:val="002C6C3C"/>
    <w:rsid w:val="002D0BC2"/>
    <w:rsid w:val="002D2D87"/>
    <w:rsid w:val="002D72BD"/>
    <w:rsid w:val="002D76DA"/>
    <w:rsid w:val="002E04A9"/>
    <w:rsid w:val="002E311A"/>
    <w:rsid w:val="002E43B4"/>
    <w:rsid w:val="002E4450"/>
    <w:rsid w:val="002E5836"/>
    <w:rsid w:val="002E62EC"/>
    <w:rsid w:val="002E6A7D"/>
    <w:rsid w:val="002E7116"/>
    <w:rsid w:val="002E7A9E"/>
    <w:rsid w:val="002F3C41"/>
    <w:rsid w:val="002F512E"/>
    <w:rsid w:val="002F552F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07587"/>
    <w:rsid w:val="003205AD"/>
    <w:rsid w:val="00324E73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70205"/>
    <w:rsid w:val="00370C22"/>
    <w:rsid w:val="00370D70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9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929"/>
    <w:rsid w:val="003E6F9B"/>
    <w:rsid w:val="003F04C7"/>
    <w:rsid w:val="003F1A53"/>
    <w:rsid w:val="003F268E"/>
    <w:rsid w:val="003F6259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509D"/>
    <w:rsid w:val="004D7715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87A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A4C89"/>
    <w:rsid w:val="005B1A0C"/>
    <w:rsid w:val="005B7629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885"/>
    <w:rsid w:val="005E088B"/>
    <w:rsid w:val="005E0D27"/>
    <w:rsid w:val="005E1BEC"/>
    <w:rsid w:val="005E52F6"/>
    <w:rsid w:val="005F113A"/>
    <w:rsid w:val="005F7E68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458A"/>
    <w:rsid w:val="006254C4"/>
    <w:rsid w:val="006262BE"/>
    <w:rsid w:val="00627305"/>
    <w:rsid w:val="006323BE"/>
    <w:rsid w:val="00632A2F"/>
    <w:rsid w:val="00640343"/>
    <w:rsid w:val="006418C6"/>
    <w:rsid w:val="00641ED8"/>
    <w:rsid w:val="00641FB5"/>
    <w:rsid w:val="00642ED1"/>
    <w:rsid w:val="00653FA7"/>
    <w:rsid w:val="006542D1"/>
    <w:rsid w:val="00654893"/>
    <w:rsid w:val="006576C2"/>
    <w:rsid w:val="00660055"/>
    <w:rsid w:val="00660538"/>
    <w:rsid w:val="006633A4"/>
    <w:rsid w:val="006704F7"/>
    <w:rsid w:val="00671BBB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1700"/>
    <w:rsid w:val="00711BA7"/>
    <w:rsid w:val="00713EA9"/>
    <w:rsid w:val="0071468F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62BB4"/>
    <w:rsid w:val="00763120"/>
    <w:rsid w:val="007633A1"/>
    <w:rsid w:val="00764B84"/>
    <w:rsid w:val="00765028"/>
    <w:rsid w:val="00765E6C"/>
    <w:rsid w:val="00766C3A"/>
    <w:rsid w:val="00766EA3"/>
    <w:rsid w:val="00773095"/>
    <w:rsid w:val="0078034D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7D9"/>
    <w:rsid w:val="007A7F6F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55C3"/>
    <w:rsid w:val="007E1904"/>
    <w:rsid w:val="007E3BFD"/>
    <w:rsid w:val="007E6CE4"/>
    <w:rsid w:val="007E6EEF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57BA5"/>
    <w:rsid w:val="00862A7F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90118"/>
    <w:rsid w:val="008901F6"/>
    <w:rsid w:val="008908DF"/>
    <w:rsid w:val="008923DF"/>
    <w:rsid w:val="00894DB2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537F"/>
    <w:rsid w:val="008C6D5A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084F"/>
    <w:rsid w:val="00903A8E"/>
    <w:rsid w:val="00905BD9"/>
    <w:rsid w:val="00915966"/>
    <w:rsid w:val="00917D19"/>
    <w:rsid w:val="0092025F"/>
    <w:rsid w:val="00922FCB"/>
    <w:rsid w:val="00923BAD"/>
    <w:rsid w:val="009245DC"/>
    <w:rsid w:val="009258AA"/>
    <w:rsid w:val="00926EF8"/>
    <w:rsid w:val="0093380F"/>
    <w:rsid w:val="00934D1B"/>
    <w:rsid w:val="00935CB0"/>
    <w:rsid w:val="00942509"/>
    <w:rsid w:val="009428A9"/>
    <w:rsid w:val="009437A2"/>
    <w:rsid w:val="00944B28"/>
    <w:rsid w:val="00945446"/>
    <w:rsid w:val="00945774"/>
    <w:rsid w:val="009467E4"/>
    <w:rsid w:val="009506DD"/>
    <w:rsid w:val="00954329"/>
    <w:rsid w:val="00954F25"/>
    <w:rsid w:val="009604E9"/>
    <w:rsid w:val="00963097"/>
    <w:rsid w:val="00963692"/>
    <w:rsid w:val="00967672"/>
    <w:rsid w:val="009676D5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37E7"/>
    <w:rsid w:val="009B3986"/>
    <w:rsid w:val="009B493F"/>
    <w:rsid w:val="009B4BC1"/>
    <w:rsid w:val="009B60A3"/>
    <w:rsid w:val="009B67F6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2C3"/>
    <w:rsid w:val="00A40015"/>
    <w:rsid w:val="00A41109"/>
    <w:rsid w:val="00A4352C"/>
    <w:rsid w:val="00A445BC"/>
    <w:rsid w:val="00A445D0"/>
    <w:rsid w:val="00A44B66"/>
    <w:rsid w:val="00A47445"/>
    <w:rsid w:val="00A47927"/>
    <w:rsid w:val="00A51052"/>
    <w:rsid w:val="00A60084"/>
    <w:rsid w:val="00A610B7"/>
    <w:rsid w:val="00A6234B"/>
    <w:rsid w:val="00A62813"/>
    <w:rsid w:val="00A6656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27F1"/>
    <w:rsid w:val="00AB58BF"/>
    <w:rsid w:val="00AB6D45"/>
    <w:rsid w:val="00AB6DCB"/>
    <w:rsid w:val="00AC1548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41A90"/>
    <w:rsid w:val="00B47475"/>
    <w:rsid w:val="00B50DE0"/>
    <w:rsid w:val="00B52119"/>
    <w:rsid w:val="00B544FF"/>
    <w:rsid w:val="00B55651"/>
    <w:rsid w:val="00B5615C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76B38"/>
    <w:rsid w:val="00B81B2A"/>
    <w:rsid w:val="00B8483E"/>
    <w:rsid w:val="00B84D32"/>
    <w:rsid w:val="00B86768"/>
    <w:rsid w:val="00B86D45"/>
    <w:rsid w:val="00B938DA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4E49"/>
    <w:rsid w:val="00BC6070"/>
    <w:rsid w:val="00BC642A"/>
    <w:rsid w:val="00BC7930"/>
    <w:rsid w:val="00BC7B39"/>
    <w:rsid w:val="00BD093D"/>
    <w:rsid w:val="00BD249C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6239"/>
    <w:rsid w:val="00C468FE"/>
    <w:rsid w:val="00C47624"/>
    <w:rsid w:val="00C50F7C"/>
    <w:rsid w:val="00C51704"/>
    <w:rsid w:val="00C527EA"/>
    <w:rsid w:val="00C5591F"/>
    <w:rsid w:val="00C574D7"/>
    <w:rsid w:val="00C57C50"/>
    <w:rsid w:val="00C6269A"/>
    <w:rsid w:val="00C64065"/>
    <w:rsid w:val="00C66E2B"/>
    <w:rsid w:val="00C715CA"/>
    <w:rsid w:val="00C73EA1"/>
    <w:rsid w:val="00C74827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24AD"/>
    <w:rsid w:val="00CA4765"/>
    <w:rsid w:val="00CA47BE"/>
    <w:rsid w:val="00CB0647"/>
    <w:rsid w:val="00CB2ECC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5CD2"/>
    <w:rsid w:val="00D16395"/>
    <w:rsid w:val="00D20298"/>
    <w:rsid w:val="00D21F74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39C2"/>
    <w:rsid w:val="00D94917"/>
    <w:rsid w:val="00D973FB"/>
    <w:rsid w:val="00DA4125"/>
    <w:rsid w:val="00DA43CD"/>
    <w:rsid w:val="00DA4927"/>
    <w:rsid w:val="00DA74F3"/>
    <w:rsid w:val="00DB271C"/>
    <w:rsid w:val="00DB29E7"/>
    <w:rsid w:val="00DB2FA5"/>
    <w:rsid w:val="00DB411C"/>
    <w:rsid w:val="00DB69F3"/>
    <w:rsid w:val="00DB75C9"/>
    <w:rsid w:val="00DC1278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0A1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77CD7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6119"/>
    <w:rsid w:val="00F07C92"/>
    <w:rsid w:val="00F107CF"/>
    <w:rsid w:val="00F119EA"/>
    <w:rsid w:val="00F138AB"/>
    <w:rsid w:val="00F14B43"/>
    <w:rsid w:val="00F14ED9"/>
    <w:rsid w:val="00F203C7"/>
    <w:rsid w:val="00F215E2"/>
    <w:rsid w:val="00F21E3F"/>
    <w:rsid w:val="00F25D28"/>
    <w:rsid w:val="00F27B38"/>
    <w:rsid w:val="00F31D95"/>
    <w:rsid w:val="00F32AB4"/>
    <w:rsid w:val="00F3604E"/>
    <w:rsid w:val="00F36DD7"/>
    <w:rsid w:val="00F41A27"/>
    <w:rsid w:val="00F4338D"/>
    <w:rsid w:val="00F440D3"/>
    <w:rsid w:val="00F446AC"/>
    <w:rsid w:val="00F44FB0"/>
    <w:rsid w:val="00F46EAF"/>
    <w:rsid w:val="00F46F64"/>
    <w:rsid w:val="00F471CB"/>
    <w:rsid w:val="00F4729C"/>
    <w:rsid w:val="00F52FB3"/>
    <w:rsid w:val="00F561BC"/>
    <w:rsid w:val="00F5621C"/>
    <w:rsid w:val="00F5774F"/>
    <w:rsid w:val="00F62688"/>
    <w:rsid w:val="00F627F9"/>
    <w:rsid w:val="00F636D7"/>
    <w:rsid w:val="00F648A7"/>
    <w:rsid w:val="00F71489"/>
    <w:rsid w:val="00F7171A"/>
    <w:rsid w:val="00F766D6"/>
    <w:rsid w:val="00F76BE5"/>
    <w:rsid w:val="00F77623"/>
    <w:rsid w:val="00F822AB"/>
    <w:rsid w:val="00F829C2"/>
    <w:rsid w:val="00F83D11"/>
    <w:rsid w:val="00F85BFB"/>
    <w:rsid w:val="00F91A2E"/>
    <w:rsid w:val="00F921F1"/>
    <w:rsid w:val="00FA1F80"/>
    <w:rsid w:val="00FA28AE"/>
    <w:rsid w:val="00FA51C3"/>
    <w:rsid w:val="00FA65D5"/>
    <w:rsid w:val="00FA73EE"/>
    <w:rsid w:val="00FA7E23"/>
    <w:rsid w:val="00FB127E"/>
    <w:rsid w:val="00FB309E"/>
    <w:rsid w:val="00FB38BE"/>
    <w:rsid w:val="00FB6205"/>
    <w:rsid w:val="00FC02ED"/>
    <w:rsid w:val="00FC0804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F21C6E42-52EF-4CCC-A254-87569A05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2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rsid w:val="00DA74F3"/>
    <w:rPr>
      <w:sz w:val="16"/>
      <w:szCs w:val="16"/>
    </w:rPr>
  </w:style>
  <w:style w:type="paragraph" w:styleId="a7">
    <w:name w:val="annotation text"/>
    <w:basedOn w:val="a"/>
    <w:link w:val="a8"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C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C0F"/>
    <w:pPr>
      <w:ind w:left="1701" w:hanging="1701"/>
    </w:pPr>
  </w:style>
  <w:style w:type="paragraph" w:styleId="TOC4">
    <w:name w:val="toc 4"/>
    <w:basedOn w:val="TOC3"/>
    <w:semiHidden/>
    <w:rsid w:val="00FF1C0F"/>
    <w:pPr>
      <w:ind w:left="1418" w:hanging="1418"/>
    </w:pPr>
  </w:style>
  <w:style w:type="paragraph" w:styleId="TOC3">
    <w:name w:val="toc 3"/>
    <w:basedOn w:val="TOC2"/>
    <w:semiHidden/>
    <w:rsid w:val="00FF1C0F"/>
    <w:pPr>
      <w:ind w:left="1134" w:hanging="1134"/>
    </w:pPr>
  </w:style>
  <w:style w:type="paragraph" w:styleId="TOC2">
    <w:name w:val="toc 2"/>
    <w:basedOn w:val="TOC1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F1C0F"/>
    <w:pPr>
      <w:ind w:left="284"/>
    </w:pPr>
  </w:style>
  <w:style w:type="paragraph" w:styleId="10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2">
    <w:name w:val="List Number 2"/>
    <w:basedOn w:val="ad"/>
    <w:rsid w:val="00FF1C0F"/>
    <w:pPr>
      <w:ind w:left="851"/>
    </w:pPr>
  </w:style>
  <w:style w:type="character" w:styleId="ae">
    <w:name w:val="footnote reference"/>
    <w:basedOn w:val="a0"/>
    <w:semiHidden/>
    <w:rsid w:val="00FF1C0F"/>
    <w:rPr>
      <w:b/>
      <w:position w:val="6"/>
      <w:sz w:val="16"/>
    </w:rPr>
  </w:style>
  <w:style w:type="paragraph" w:styleId="af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TOC9">
    <w:name w:val="toc 9"/>
    <w:basedOn w:val="TOC8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TOC6">
    <w:name w:val="toc 6"/>
    <w:basedOn w:val="TOC5"/>
    <w:next w:val="a"/>
    <w:semiHidden/>
    <w:rsid w:val="00FF1C0F"/>
    <w:pPr>
      <w:ind w:left="1985" w:hanging="1985"/>
    </w:pPr>
  </w:style>
  <w:style w:type="paragraph" w:styleId="TOC7">
    <w:name w:val="toc 7"/>
    <w:basedOn w:val="TOC6"/>
    <w:next w:val="a"/>
    <w:semiHidden/>
    <w:rsid w:val="00FF1C0F"/>
    <w:pPr>
      <w:ind w:left="2268" w:hanging="2268"/>
    </w:pPr>
  </w:style>
  <w:style w:type="paragraph" w:styleId="23">
    <w:name w:val="List Bullet 2"/>
    <w:basedOn w:val="af0"/>
    <w:rsid w:val="00FF1C0F"/>
    <w:pPr>
      <w:ind w:left="851"/>
    </w:pPr>
  </w:style>
  <w:style w:type="paragraph" w:styleId="30">
    <w:name w:val="List Bullet 3"/>
    <w:basedOn w:val="23"/>
    <w:rsid w:val="00FF1C0F"/>
    <w:pPr>
      <w:ind w:left="1135"/>
    </w:pPr>
  </w:style>
  <w:style w:type="paragraph" w:styleId="ad">
    <w:name w:val="List Number"/>
    <w:basedOn w:val="af1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4">
    <w:name w:val="List 2"/>
    <w:basedOn w:val="af1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FF1C0F"/>
    <w:pPr>
      <w:ind w:left="1135"/>
    </w:pPr>
  </w:style>
  <w:style w:type="paragraph" w:styleId="40">
    <w:name w:val="List 4"/>
    <w:basedOn w:val="31"/>
    <w:rsid w:val="00FF1C0F"/>
    <w:pPr>
      <w:ind w:left="1418"/>
    </w:pPr>
  </w:style>
  <w:style w:type="paragraph" w:styleId="50">
    <w:name w:val="List 5"/>
    <w:basedOn w:val="40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1">
    <w:name w:val="List"/>
    <w:basedOn w:val="a"/>
    <w:rsid w:val="00FF1C0F"/>
    <w:pPr>
      <w:ind w:left="568" w:hanging="284"/>
    </w:pPr>
  </w:style>
  <w:style w:type="paragraph" w:styleId="af0">
    <w:name w:val="List Bullet"/>
    <w:basedOn w:val="af1"/>
    <w:rsid w:val="00FF1C0F"/>
  </w:style>
  <w:style w:type="paragraph" w:styleId="41">
    <w:name w:val="List Bullet 4"/>
    <w:basedOn w:val="30"/>
    <w:rsid w:val="00FF1C0F"/>
    <w:pPr>
      <w:ind w:left="1418"/>
    </w:pPr>
  </w:style>
  <w:style w:type="paragraph" w:styleId="51">
    <w:name w:val="List Bullet 5"/>
    <w:basedOn w:val="41"/>
    <w:rsid w:val="00FF1C0F"/>
    <w:pPr>
      <w:ind w:left="1702"/>
    </w:pPr>
  </w:style>
  <w:style w:type="paragraph" w:customStyle="1" w:styleId="B1">
    <w:name w:val="B1"/>
    <w:basedOn w:val="af1"/>
    <w:link w:val="B1Char"/>
    <w:rsid w:val="00FF1C0F"/>
  </w:style>
  <w:style w:type="paragraph" w:customStyle="1" w:styleId="B2">
    <w:name w:val="B2"/>
    <w:basedOn w:val="24"/>
    <w:link w:val="B2Char"/>
    <w:rsid w:val="007A77D9"/>
    <w:rPr>
      <w:rFonts w:eastAsiaTheme="minorEastAsia"/>
    </w:rPr>
  </w:style>
  <w:style w:type="paragraph" w:customStyle="1" w:styleId="B3">
    <w:name w:val="B3"/>
    <w:basedOn w:val="31"/>
    <w:link w:val="B3Car"/>
    <w:rsid w:val="00FF1C0F"/>
  </w:style>
  <w:style w:type="paragraph" w:customStyle="1" w:styleId="B4">
    <w:name w:val="B4"/>
    <w:basedOn w:val="40"/>
    <w:rsid w:val="00FF1C0F"/>
  </w:style>
  <w:style w:type="paragraph" w:customStyle="1" w:styleId="B5">
    <w:name w:val="B5"/>
    <w:basedOn w:val="50"/>
    <w:rsid w:val="00FF1C0F"/>
  </w:style>
  <w:style w:type="paragraph" w:styleId="af2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7A77D9"/>
    <w:rPr>
      <w:rFonts w:eastAsiaTheme="minorEastAsia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8">
    <w:name w:val="批注文字 字符"/>
    <w:basedOn w:val="a0"/>
    <w:link w:val="a7"/>
    <w:rsid w:val="001A2C4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973D9-5ED9-4BBE-A356-FFEDC2DB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Hui Wang</cp:lastModifiedBy>
  <cp:revision>6</cp:revision>
  <cp:lastPrinted>2000-02-29T10:31:00Z</cp:lastPrinted>
  <dcterms:created xsi:type="dcterms:W3CDTF">2022-09-28T08:14:00Z</dcterms:created>
  <dcterms:modified xsi:type="dcterms:W3CDTF">2022-09-30T08:44:00Z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